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3C1F2" w14:textId="77777777" w:rsidR="00860DB6" w:rsidRPr="00514EA1" w:rsidRDefault="00860DB6" w:rsidP="00860DB6">
      <w:pPr>
        <w:rPr>
          <w:b/>
          <w:i/>
          <w:color w:val="000000"/>
          <w:sz w:val="22"/>
          <w:lang w:val="en-US"/>
        </w:rPr>
      </w:pPr>
    </w:p>
    <w:p w14:paraId="0DAC46F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5C401513" w14:textId="77777777" w:rsidR="00860DB6" w:rsidRPr="00860DB6" w:rsidRDefault="00860DB6" w:rsidP="00860DB6">
      <w:pPr>
        <w:rPr>
          <w:color w:val="000000"/>
          <w:sz w:val="22"/>
        </w:rPr>
      </w:pPr>
    </w:p>
    <w:p w14:paraId="2D794D6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Время:10:05:07</w:t>
      </w:r>
    </w:p>
    <w:p w14:paraId="0154A502" w14:textId="77777777" w:rsidR="00860DB6" w:rsidRPr="00860DB6" w:rsidRDefault="00860DB6" w:rsidP="00860DB6">
      <w:pPr>
        <w:rPr>
          <w:color w:val="000000"/>
          <w:sz w:val="22"/>
        </w:rPr>
      </w:pPr>
    </w:p>
    <w:p w14:paraId="7ECCA3D0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492634A4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7485B03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08B86D4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21DB3A1D" w14:textId="77777777" w:rsidR="00860DB6" w:rsidRPr="00860DB6" w:rsidRDefault="00860DB6" w:rsidP="00860DB6">
      <w:pPr>
        <w:rPr>
          <w:color w:val="000000"/>
          <w:sz w:val="22"/>
        </w:rPr>
      </w:pPr>
    </w:p>
    <w:p w14:paraId="32544D1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6001, Пылящая поверхность</w:t>
      </w:r>
    </w:p>
    <w:p w14:paraId="76E27A3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6001 01, Снятие и перемещение ПРС</w:t>
      </w:r>
    </w:p>
    <w:p w14:paraId="575FEC6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73E56A3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06F63A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AC46D35" w14:textId="77777777" w:rsidR="00860DB6" w:rsidRPr="00860DB6" w:rsidRDefault="00860DB6" w:rsidP="00860DB6">
      <w:pPr>
        <w:rPr>
          <w:color w:val="000000"/>
          <w:sz w:val="22"/>
        </w:rPr>
      </w:pPr>
    </w:p>
    <w:p w14:paraId="4BD5D61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7238698" w14:textId="77777777" w:rsidR="00860DB6" w:rsidRPr="00860DB6" w:rsidRDefault="00860DB6" w:rsidP="00860DB6">
      <w:pPr>
        <w:rPr>
          <w:color w:val="000000"/>
          <w:sz w:val="22"/>
        </w:rPr>
      </w:pPr>
    </w:p>
    <w:p w14:paraId="5EFB0CA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7C4DD18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Песчано-гравийная смесь (ПГС)</w:t>
      </w:r>
    </w:p>
    <w:p w14:paraId="7FD0366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Весовая доля пылевой фракции в материале (табл.3.1.1), </w:t>
      </w:r>
      <w:r w:rsidRPr="00860DB6">
        <w:rPr>
          <w:b/>
          <w:i/>
          <w:color w:val="000000"/>
          <w:sz w:val="22"/>
        </w:rPr>
        <w:t xml:space="preserve">K1 = </w:t>
      </w:r>
      <w:r w:rsidRPr="00860DB6">
        <w:rPr>
          <w:b/>
          <w:color w:val="000000"/>
        </w:rPr>
        <w:t>0.03</w:t>
      </w:r>
    </w:p>
    <w:p w14:paraId="788E04A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Доля пыли, переходящей в аэрозоль (табл.3.1.1), </w:t>
      </w:r>
      <w:r w:rsidRPr="00860DB6">
        <w:rPr>
          <w:b/>
          <w:i/>
          <w:color w:val="000000"/>
          <w:sz w:val="22"/>
        </w:rPr>
        <w:t xml:space="preserve">K2 = </w:t>
      </w:r>
      <w:r w:rsidRPr="00860DB6">
        <w:rPr>
          <w:b/>
          <w:color w:val="000000"/>
        </w:rPr>
        <w:t>0.04</w:t>
      </w:r>
    </w:p>
    <w:p w14:paraId="7D0BD4A8" w14:textId="77777777" w:rsidR="00860DB6" w:rsidRPr="00860DB6" w:rsidRDefault="00860DB6" w:rsidP="00860DB6">
      <w:pPr>
        <w:rPr>
          <w:b/>
          <w:color w:val="000000"/>
        </w:rPr>
      </w:pPr>
    </w:p>
    <w:p w14:paraId="37B7A4D2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DDD6EB0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72BB6E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084204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DFE168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6B9FF41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E46518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A12E8A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12724B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5026087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87C5B6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21FEAFF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0.2</w:t>
      </w:r>
    </w:p>
    <w:p w14:paraId="4CDB857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40</w:t>
      </w:r>
    </w:p>
    <w:p w14:paraId="34A33ED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0.5</w:t>
      </w:r>
    </w:p>
    <w:p w14:paraId="2F295A2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Высота падения материала, м, </w:t>
      </w:r>
      <w:r w:rsidRPr="00860DB6">
        <w:rPr>
          <w:b/>
          <w:i/>
          <w:color w:val="000000"/>
          <w:sz w:val="22"/>
        </w:rPr>
        <w:t xml:space="preserve">GB = </w:t>
      </w:r>
      <w:r w:rsidRPr="00860DB6">
        <w:rPr>
          <w:b/>
          <w:color w:val="000000"/>
        </w:rPr>
        <w:t>2</w:t>
      </w:r>
    </w:p>
    <w:p w14:paraId="4B8D1D5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860DB6">
        <w:rPr>
          <w:b/>
          <w:i/>
          <w:color w:val="000000"/>
          <w:sz w:val="22"/>
        </w:rPr>
        <w:t xml:space="preserve">B = </w:t>
      </w:r>
      <w:r w:rsidRPr="00860DB6">
        <w:rPr>
          <w:b/>
          <w:color w:val="000000"/>
        </w:rPr>
        <w:t>0.7</w:t>
      </w:r>
    </w:p>
    <w:p w14:paraId="4908E92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860DB6">
        <w:rPr>
          <w:b/>
          <w:i/>
          <w:color w:val="000000"/>
          <w:sz w:val="22"/>
        </w:rPr>
        <w:t xml:space="preserve">GMAX = </w:t>
      </w:r>
      <w:r w:rsidRPr="00860DB6">
        <w:rPr>
          <w:b/>
          <w:color w:val="000000"/>
        </w:rPr>
        <w:t>1253.53</w:t>
      </w:r>
    </w:p>
    <w:p w14:paraId="57007C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860DB6">
        <w:rPr>
          <w:b/>
          <w:i/>
          <w:color w:val="000000"/>
          <w:sz w:val="22"/>
        </w:rPr>
        <w:t xml:space="preserve">GGOD = </w:t>
      </w:r>
      <w:r w:rsidRPr="00860DB6">
        <w:rPr>
          <w:b/>
          <w:color w:val="000000"/>
        </w:rPr>
        <w:t>587842.5</w:t>
      </w:r>
    </w:p>
    <w:p w14:paraId="104ABC0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CFED1A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Вид работ: Пересыпка</w:t>
      </w:r>
    </w:p>
    <w:p w14:paraId="0A86B0A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(3.1.1), </w:t>
      </w:r>
      <w:r w:rsidRPr="00860DB6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1253.53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860DB6">
        <w:rPr>
          <w:b/>
          <w:color w:val="000000"/>
        </w:rPr>
        <w:t>7.46</w:t>
      </w:r>
    </w:p>
    <w:p w14:paraId="3C5D4B8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(3.1.2),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K1 · K2 · K3SR · K4 · K5 · K7 · K8 · K9 · KE · B · GGOD · (1-NJ) = </w:t>
      </w:r>
      <w:r w:rsidRPr="00860DB6">
        <w:rPr>
          <w:b/>
          <w:color w:val="000000"/>
        </w:rPr>
        <w:t>0.03 · 0.04 · 1.2 · 1 · 0.2 · 0.5 · 1 · 1 · 1 · 0.7 · 587842.5 · (1-0.85) = 8.89</w:t>
      </w:r>
    </w:p>
    <w:p w14:paraId="39D2C5CF" w14:textId="77777777" w:rsidR="00860DB6" w:rsidRPr="00860DB6" w:rsidRDefault="00860DB6" w:rsidP="00860DB6">
      <w:pPr>
        <w:rPr>
          <w:color w:val="000000"/>
          <w:sz w:val="22"/>
        </w:rPr>
      </w:pPr>
    </w:p>
    <w:p w14:paraId="107D51F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(3.2.1),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MAX(G,GC) = </w:t>
      </w:r>
      <w:r w:rsidRPr="00860DB6">
        <w:rPr>
          <w:b/>
          <w:color w:val="000000"/>
        </w:rPr>
        <w:t>7.46</w:t>
      </w:r>
    </w:p>
    <w:p w14:paraId="6721EA2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0 + 8.89 = 8.89</w:t>
      </w:r>
    </w:p>
    <w:p w14:paraId="4D762720" w14:textId="77777777" w:rsidR="00860DB6" w:rsidRPr="00860DB6" w:rsidRDefault="00860DB6" w:rsidP="00860DB6">
      <w:pPr>
        <w:rPr>
          <w:b/>
          <w:color w:val="000000"/>
        </w:rPr>
      </w:pPr>
    </w:p>
    <w:p w14:paraId="376F560E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1E131035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BB19" w14:textId="5C61882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92A3" w14:textId="24B07A1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E9" w14:textId="2149646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A789" w14:textId="179CBFC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1DE100BF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D90" w14:textId="5BE65FA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8B52" w14:textId="2FF143D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07E" w14:textId="55C480B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7.46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2B74" w14:textId="6E8A149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8.89</w:t>
            </w:r>
          </w:p>
        </w:tc>
      </w:tr>
    </w:tbl>
    <w:p w14:paraId="1610F30A" w14:textId="48C7E37F" w:rsidR="00860DB6" w:rsidRPr="00860DB6" w:rsidRDefault="00860DB6" w:rsidP="00860DB6">
      <w:pPr>
        <w:rPr>
          <w:color w:val="000000"/>
          <w:sz w:val="22"/>
        </w:rPr>
      </w:pPr>
    </w:p>
    <w:p w14:paraId="4AEC822B" w14:textId="77777777" w:rsidR="00860DB6" w:rsidRPr="00860DB6" w:rsidRDefault="00860DB6" w:rsidP="00860DB6">
      <w:pPr>
        <w:rPr>
          <w:color w:val="000000"/>
          <w:sz w:val="22"/>
        </w:rPr>
      </w:pPr>
    </w:p>
    <w:p w14:paraId="3A1A469F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2493D5BA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48BFE1B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03A7B288" w14:textId="77777777" w:rsidR="00860DB6" w:rsidRPr="00860DB6" w:rsidRDefault="00860DB6" w:rsidP="00860DB6">
      <w:pPr>
        <w:rPr>
          <w:color w:val="000000"/>
          <w:sz w:val="22"/>
        </w:rPr>
      </w:pPr>
    </w:p>
    <w:p w14:paraId="586E0AB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Время:10:05:50</w:t>
      </w:r>
    </w:p>
    <w:p w14:paraId="22A4C52B" w14:textId="77777777" w:rsidR="00860DB6" w:rsidRPr="00860DB6" w:rsidRDefault="00860DB6" w:rsidP="00860DB6">
      <w:pPr>
        <w:rPr>
          <w:color w:val="000000"/>
          <w:sz w:val="22"/>
        </w:rPr>
      </w:pPr>
    </w:p>
    <w:p w14:paraId="1F384D64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18D42668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1F88540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7B191A9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869299C" w14:textId="77777777" w:rsidR="00860DB6" w:rsidRPr="00860DB6" w:rsidRDefault="00860DB6" w:rsidP="00860DB6">
      <w:pPr>
        <w:rPr>
          <w:color w:val="000000"/>
          <w:sz w:val="22"/>
        </w:rPr>
      </w:pPr>
    </w:p>
    <w:p w14:paraId="23084DB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6002, Пылящая поверхность</w:t>
      </w:r>
    </w:p>
    <w:p w14:paraId="0129D2C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6002 01, Погрузка ПРС</w:t>
      </w:r>
    </w:p>
    <w:p w14:paraId="4CE2440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4B2BBBD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F88FA0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BEAE182" w14:textId="77777777" w:rsidR="00860DB6" w:rsidRPr="00860DB6" w:rsidRDefault="00860DB6" w:rsidP="00860DB6">
      <w:pPr>
        <w:rPr>
          <w:color w:val="000000"/>
          <w:sz w:val="22"/>
        </w:rPr>
      </w:pPr>
    </w:p>
    <w:p w14:paraId="3A6F163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3F1A1CE" w14:textId="77777777" w:rsidR="00860DB6" w:rsidRPr="00860DB6" w:rsidRDefault="00860DB6" w:rsidP="00860DB6">
      <w:pPr>
        <w:rPr>
          <w:color w:val="000000"/>
          <w:sz w:val="22"/>
        </w:rPr>
      </w:pPr>
    </w:p>
    <w:p w14:paraId="51912F2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19DF877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Песчано-гравийная смесь (ПГС)</w:t>
      </w:r>
    </w:p>
    <w:p w14:paraId="5B2BE0B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Весовая доля пылевой фракции в материале (табл.3.1.1), </w:t>
      </w:r>
      <w:r w:rsidRPr="00860DB6">
        <w:rPr>
          <w:b/>
          <w:i/>
          <w:color w:val="000000"/>
          <w:sz w:val="22"/>
        </w:rPr>
        <w:t xml:space="preserve">K1 = </w:t>
      </w:r>
      <w:r w:rsidRPr="00860DB6">
        <w:rPr>
          <w:b/>
          <w:color w:val="000000"/>
        </w:rPr>
        <w:t>0.03</w:t>
      </w:r>
    </w:p>
    <w:p w14:paraId="095F9C3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Доля пыли, переходящей в аэрозоль (табл.3.1.1), </w:t>
      </w:r>
      <w:r w:rsidRPr="00860DB6">
        <w:rPr>
          <w:b/>
          <w:i/>
          <w:color w:val="000000"/>
          <w:sz w:val="22"/>
        </w:rPr>
        <w:t xml:space="preserve">K2 = </w:t>
      </w:r>
      <w:r w:rsidRPr="00860DB6">
        <w:rPr>
          <w:b/>
          <w:color w:val="000000"/>
        </w:rPr>
        <w:t>0.04</w:t>
      </w:r>
    </w:p>
    <w:p w14:paraId="47D364AE" w14:textId="77777777" w:rsidR="00860DB6" w:rsidRPr="00860DB6" w:rsidRDefault="00860DB6" w:rsidP="00860DB6">
      <w:pPr>
        <w:rPr>
          <w:b/>
          <w:color w:val="000000"/>
        </w:rPr>
      </w:pPr>
    </w:p>
    <w:p w14:paraId="5167DECF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9FECE9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332F42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C5408E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5FAC98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67BF9F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E115D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6A69809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57F7B1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7E62F22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6AE7DED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504A9E2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0.2</w:t>
      </w:r>
    </w:p>
    <w:p w14:paraId="16F8BBC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40</w:t>
      </w:r>
    </w:p>
    <w:p w14:paraId="6D7B31A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0.5</w:t>
      </w:r>
    </w:p>
    <w:p w14:paraId="5663725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Высота падения материала, м, </w:t>
      </w:r>
      <w:r w:rsidRPr="00860DB6">
        <w:rPr>
          <w:b/>
          <w:i/>
          <w:color w:val="000000"/>
          <w:sz w:val="22"/>
        </w:rPr>
        <w:t xml:space="preserve">GB = </w:t>
      </w:r>
      <w:r w:rsidRPr="00860DB6">
        <w:rPr>
          <w:b/>
          <w:color w:val="000000"/>
        </w:rPr>
        <w:t>2</w:t>
      </w:r>
    </w:p>
    <w:p w14:paraId="5184F1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860DB6">
        <w:rPr>
          <w:b/>
          <w:i/>
          <w:color w:val="000000"/>
          <w:sz w:val="22"/>
        </w:rPr>
        <w:t xml:space="preserve">B = </w:t>
      </w:r>
      <w:r w:rsidRPr="00860DB6">
        <w:rPr>
          <w:b/>
          <w:color w:val="000000"/>
        </w:rPr>
        <w:t>0.7</w:t>
      </w:r>
    </w:p>
    <w:p w14:paraId="0125789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860DB6">
        <w:rPr>
          <w:b/>
          <w:i/>
          <w:color w:val="000000"/>
          <w:sz w:val="22"/>
        </w:rPr>
        <w:t xml:space="preserve">GMAX = </w:t>
      </w:r>
      <w:r w:rsidRPr="00860DB6">
        <w:rPr>
          <w:b/>
          <w:color w:val="000000"/>
        </w:rPr>
        <w:t>673.53</w:t>
      </w:r>
    </w:p>
    <w:p w14:paraId="288C6E0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860DB6">
        <w:rPr>
          <w:b/>
          <w:i/>
          <w:color w:val="000000"/>
          <w:sz w:val="22"/>
        </w:rPr>
        <w:t xml:space="preserve">GGOD = </w:t>
      </w:r>
      <w:r w:rsidRPr="00860DB6">
        <w:rPr>
          <w:b/>
          <w:color w:val="000000"/>
        </w:rPr>
        <w:t>587842.5</w:t>
      </w:r>
    </w:p>
    <w:p w14:paraId="5807A7B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5179A5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Вид работ: Погрузка</w:t>
      </w:r>
    </w:p>
    <w:p w14:paraId="582B813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(3.1.1), </w:t>
      </w:r>
      <w:r w:rsidRPr="00860DB6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673.53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860DB6">
        <w:rPr>
          <w:b/>
          <w:color w:val="000000"/>
        </w:rPr>
        <w:t>4.01</w:t>
      </w:r>
    </w:p>
    <w:p w14:paraId="6027A2E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(3.1.2),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K1 · K2 · K3SR · K4 · K5 · K7 · K8 · K9 · KE · B · GGOD · (1-NJ) = </w:t>
      </w:r>
      <w:r w:rsidRPr="00860DB6">
        <w:rPr>
          <w:b/>
          <w:color w:val="000000"/>
        </w:rPr>
        <w:t>0.03 · 0.04 · 1.2 · 1 · 0.2 · 0.5 · 1 · 1 · 1 · 0.7 · 587842.5 · (1-0.85) = 8.89</w:t>
      </w:r>
    </w:p>
    <w:p w14:paraId="1703A6DB" w14:textId="77777777" w:rsidR="00860DB6" w:rsidRPr="00860DB6" w:rsidRDefault="00860DB6" w:rsidP="00860DB6">
      <w:pPr>
        <w:rPr>
          <w:color w:val="000000"/>
          <w:sz w:val="22"/>
        </w:rPr>
      </w:pPr>
    </w:p>
    <w:p w14:paraId="5BFC5AD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(3.2.1),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MAX(G,GC) = </w:t>
      </w:r>
      <w:r w:rsidRPr="00860DB6">
        <w:rPr>
          <w:b/>
          <w:color w:val="000000"/>
        </w:rPr>
        <w:t>4.01</w:t>
      </w:r>
    </w:p>
    <w:p w14:paraId="0A6589D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0 + 8.89 = 8.89</w:t>
      </w:r>
    </w:p>
    <w:p w14:paraId="556B947E" w14:textId="77777777" w:rsidR="00860DB6" w:rsidRPr="00860DB6" w:rsidRDefault="00860DB6" w:rsidP="00860DB6">
      <w:pPr>
        <w:rPr>
          <w:b/>
          <w:color w:val="000000"/>
        </w:rPr>
      </w:pPr>
    </w:p>
    <w:p w14:paraId="154AFA28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4FE95C5D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106F" w14:textId="468943E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3EDD" w14:textId="1B00141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7FE3" w14:textId="6D0FC89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F04B" w14:textId="11901E7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2346E90C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C8CE" w14:textId="7267343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5596" w14:textId="7C4A3CE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31A8" w14:textId="470F428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5E3" w14:textId="2F793D4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8.89</w:t>
            </w:r>
          </w:p>
        </w:tc>
      </w:tr>
    </w:tbl>
    <w:p w14:paraId="61F5A8C0" w14:textId="1B2C8084" w:rsidR="00860DB6" w:rsidRPr="00860DB6" w:rsidRDefault="00860DB6" w:rsidP="00860DB6">
      <w:pPr>
        <w:rPr>
          <w:color w:val="000000"/>
          <w:sz w:val="22"/>
        </w:rPr>
      </w:pPr>
    </w:p>
    <w:p w14:paraId="2C58D079" w14:textId="77777777" w:rsidR="00860DB6" w:rsidRPr="00860DB6" w:rsidRDefault="00860DB6" w:rsidP="00860DB6">
      <w:pPr>
        <w:rPr>
          <w:color w:val="000000"/>
          <w:sz w:val="22"/>
        </w:rPr>
      </w:pPr>
    </w:p>
    <w:p w14:paraId="21338BB5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3843B898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34B92852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1D4FFD7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3C239A7B" w14:textId="77777777" w:rsidR="00860DB6" w:rsidRPr="00860DB6" w:rsidRDefault="00860DB6" w:rsidP="00860DB6">
      <w:pPr>
        <w:rPr>
          <w:color w:val="000000"/>
          <w:sz w:val="22"/>
        </w:rPr>
      </w:pPr>
    </w:p>
    <w:p w14:paraId="02DC40F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Время:10:07:08</w:t>
      </w:r>
    </w:p>
    <w:p w14:paraId="5DDFC4EB" w14:textId="77777777" w:rsidR="00860DB6" w:rsidRPr="00860DB6" w:rsidRDefault="00860DB6" w:rsidP="00860DB6">
      <w:pPr>
        <w:rPr>
          <w:color w:val="000000"/>
          <w:sz w:val="22"/>
        </w:rPr>
      </w:pPr>
    </w:p>
    <w:p w14:paraId="4602516C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60D58578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7120E6D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5E717E6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3A2A5A03" w14:textId="77777777" w:rsidR="00860DB6" w:rsidRPr="00860DB6" w:rsidRDefault="00860DB6" w:rsidP="00860DB6">
      <w:pPr>
        <w:rPr>
          <w:color w:val="000000"/>
          <w:sz w:val="22"/>
        </w:rPr>
      </w:pPr>
    </w:p>
    <w:p w14:paraId="7AD246B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6003, Пылящая поверхность</w:t>
      </w:r>
    </w:p>
    <w:p w14:paraId="73207D0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6003 01, Перемещение ПРС в склад</w:t>
      </w:r>
    </w:p>
    <w:p w14:paraId="11B57C8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51348CC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0AA59D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90D004B" w14:textId="77777777" w:rsidR="00860DB6" w:rsidRPr="00860DB6" w:rsidRDefault="00860DB6" w:rsidP="00860DB6">
      <w:pPr>
        <w:rPr>
          <w:color w:val="000000"/>
          <w:sz w:val="22"/>
        </w:rPr>
      </w:pPr>
    </w:p>
    <w:p w14:paraId="2F3DC16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F4A76B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1862FDB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грузоподъемность (табл.3.3.1), </w:t>
      </w:r>
      <w:r w:rsidRPr="00860DB6">
        <w:rPr>
          <w:b/>
          <w:i/>
          <w:color w:val="000000"/>
          <w:sz w:val="22"/>
        </w:rPr>
        <w:t xml:space="preserve">C1 = </w:t>
      </w:r>
      <w:r w:rsidRPr="00860DB6">
        <w:rPr>
          <w:b/>
          <w:color w:val="000000"/>
        </w:rPr>
        <w:t>2.5</w:t>
      </w:r>
    </w:p>
    <w:p w14:paraId="0E16DB1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0B6DC6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скорость передвижения (табл.3.3.2), </w:t>
      </w:r>
      <w:r w:rsidRPr="00860DB6">
        <w:rPr>
          <w:b/>
          <w:i/>
          <w:color w:val="000000"/>
          <w:sz w:val="22"/>
        </w:rPr>
        <w:t xml:space="preserve">C2 = </w:t>
      </w:r>
      <w:r w:rsidRPr="00860DB6">
        <w:rPr>
          <w:b/>
          <w:color w:val="000000"/>
        </w:rPr>
        <w:t>2.75</w:t>
      </w:r>
    </w:p>
    <w:p w14:paraId="7E56D35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Состояние дороги: Дорога без покрытия (грунтовая)</w:t>
      </w:r>
    </w:p>
    <w:p w14:paraId="45478A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состояние дороги (табл.3.3.3), </w:t>
      </w:r>
      <w:r w:rsidRPr="00860DB6">
        <w:rPr>
          <w:b/>
          <w:i/>
          <w:color w:val="000000"/>
          <w:sz w:val="22"/>
        </w:rPr>
        <w:t xml:space="preserve">C3 = </w:t>
      </w:r>
      <w:r w:rsidRPr="00860DB6">
        <w:rPr>
          <w:b/>
          <w:color w:val="000000"/>
        </w:rPr>
        <w:t>1</w:t>
      </w:r>
    </w:p>
    <w:p w14:paraId="55F18A2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Число автомашин, одновременно работающих в карьере, шт., </w:t>
      </w:r>
      <w:r w:rsidRPr="00860DB6">
        <w:rPr>
          <w:b/>
          <w:i/>
          <w:color w:val="000000"/>
          <w:sz w:val="22"/>
        </w:rPr>
        <w:t xml:space="preserve">N1 = </w:t>
      </w:r>
      <w:r w:rsidRPr="00860DB6">
        <w:rPr>
          <w:b/>
          <w:color w:val="000000"/>
        </w:rPr>
        <w:t>1</w:t>
      </w:r>
    </w:p>
    <w:p w14:paraId="15B2482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860DB6">
        <w:rPr>
          <w:b/>
          <w:i/>
          <w:color w:val="000000"/>
          <w:sz w:val="22"/>
        </w:rPr>
        <w:t xml:space="preserve">L = </w:t>
      </w:r>
      <w:r w:rsidRPr="00860DB6">
        <w:rPr>
          <w:b/>
          <w:color w:val="000000"/>
        </w:rPr>
        <w:t>0.25</w:t>
      </w:r>
    </w:p>
    <w:p w14:paraId="25A4628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Число ходок (туда + обратно) всего транспорта в час, </w:t>
      </w:r>
      <w:r w:rsidRPr="00860DB6">
        <w:rPr>
          <w:b/>
          <w:i/>
          <w:color w:val="000000"/>
          <w:sz w:val="22"/>
        </w:rPr>
        <w:t xml:space="preserve">N = </w:t>
      </w:r>
      <w:r w:rsidRPr="00860DB6">
        <w:rPr>
          <w:b/>
          <w:color w:val="000000"/>
        </w:rPr>
        <w:t>12</w:t>
      </w:r>
    </w:p>
    <w:p w14:paraId="7FBFA5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долю пыли, уносимой в атмосферу, </w:t>
      </w:r>
      <w:r w:rsidRPr="00860DB6">
        <w:rPr>
          <w:b/>
          <w:i/>
          <w:color w:val="000000"/>
          <w:sz w:val="22"/>
        </w:rPr>
        <w:t xml:space="preserve">C7 = </w:t>
      </w:r>
      <w:r w:rsidRPr="00860DB6">
        <w:rPr>
          <w:b/>
          <w:color w:val="000000"/>
        </w:rPr>
        <w:t>0.01</w:t>
      </w:r>
    </w:p>
    <w:p w14:paraId="2E844D3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Пылевыделение в атмосферу на 1 км пробега, г/км, </w:t>
      </w:r>
      <w:r w:rsidRPr="00860DB6">
        <w:rPr>
          <w:b/>
          <w:i/>
          <w:color w:val="000000"/>
          <w:sz w:val="22"/>
        </w:rPr>
        <w:t xml:space="preserve">Q1 = </w:t>
      </w:r>
      <w:r w:rsidRPr="00860DB6">
        <w:rPr>
          <w:b/>
          <w:color w:val="000000"/>
        </w:rPr>
        <w:t>1450</w:t>
      </w:r>
    </w:p>
    <w:p w14:paraId="3E70EE2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поверхностного слоя дороги,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226B88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увлажненность дороги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0.2</w:t>
      </w:r>
    </w:p>
    <w:p w14:paraId="28E418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860DB6">
        <w:rPr>
          <w:b/>
          <w:i/>
          <w:color w:val="000000"/>
          <w:sz w:val="22"/>
        </w:rPr>
        <w:t xml:space="preserve">C4 = </w:t>
      </w:r>
      <w:r w:rsidRPr="00860DB6">
        <w:rPr>
          <w:b/>
          <w:color w:val="000000"/>
        </w:rPr>
        <w:t>1.45</w:t>
      </w:r>
    </w:p>
    <w:p w14:paraId="594A3D4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860DB6">
        <w:rPr>
          <w:b/>
          <w:i/>
          <w:color w:val="000000"/>
          <w:sz w:val="22"/>
        </w:rPr>
        <w:t xml:space="preserve">V1 = </w:t>
      </w:r>
      <w:r w:rsidRPr="00860DB6">
        <w:rPr>
          <w:b/>
          <w:color w:val="000000"/>
        </w:rPr>
        <w:t>3.2</w:t>
      </w:r>
    </w:p>
    <w:p w14:paraId="522C9B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860DB6">
        <w:rPr>
          <w:b/>
          <w:i/>
          <w:color w:val="000000"/>
          <w:sz w:val="22"/>
        </w:rPr>
        <w:t xml:space="preserve">V2 = </w:t>
      </w:r>
      <w:r w:rsidRPr="00860DB6">
        <w:rPr>
          <w:b/>
          <w:color w:val="000000"/>
        </w:rPr>
        <w:t>30</w:t>
      </w:r>
    </w:p>
    <w:p w14:paraId="3F42B28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обдува, м/с, </w:t>
      </w:r>
      <w:r w:rsidRPr="00860DB6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860DB6">
        <w:rPr>
          <w:b/>
          <w:color w:val="000000"/>
        </w:rPr>
        <w:t>5.16</w:t>
      </w:r>
    </w:p>
    <w:p w14:paraId="51D666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860DB6">
        <w:rPr>
          <w:b/>
          <w:i/>
          <w:color w:val="000000"/>
          <w:sz w:val="22"/>
        </w:rPr>
        <w:t xml:space="preserve">C5 = </w:t>
      </w:r>
      <w:r w:rsidRPr="00860DB6">
        <w:rPr>
          <w:b/>
          <w:color w:val="000000"/>
        </w:rPr>
        <w:t>1.26</w:t>
      </w:r>
    </w:p>
    <w:p w14:paraId="6EE494E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Площадь открытой поверхности материала в кузове,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19.2</w:t>
      </w:r>
    </w:p>
    <w:p w14:paraId="7367A5F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Перевозимый материал: Песчано-гравийная смесь (ПГС)</w:t>
      </w:r>
    </w:p>
    <w:p w14:paraId="576EEE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0.002</w:t>
      </w:r>
    </w:p>
    <w:p w14:paraId="6C5DD95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перевозимого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29EC90F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860DB6">
        <w:rPr>
          <w:b/>
          <w:i/>
          <w:color w:val="000000"/>
          <w:sz w:val="22"/>
        </w:rPr>
        <w:t xml:space="preserve">K5M = </w:t>
      </w:r>
      <w:r w:rsidRPr="00860DB6">
        <w:rPr>
          <w:b/>
          <w:color w:val="000000"/>
        </w:rPr>
        <w:t>0.2</w:t>
      </w:r>
    </w:p>
    <w:p w14:paraId="65CC86C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09E4DBD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646CEF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E13ACBA" w14:textId="77777777" w:rsidR="00860DB6" w:rsidRPr="00860DB6" w:rsidRDefault="00860DB6" w:rsidP="00860DB6">
      <w:pPr>
        <w:rPr>
          <w:b/>
          <w:color w:val="000000"/>
        </w:rPr>
      </w:pPr>
    </w:p>
    <w:p w14:paraId="51970C29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8B9612B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814CC0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(3.3.1),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C1 · C2 · C3 · K5 · C7 · N · L · Q1 / 3600 + C4 · C5 · K5M · Q · S · N1 = </w:t>
      </w:r>
      <w:r w:rsidRPr="00860DB6">
        <w:rPr>
          <w:b/>
          <w:color w:val="000000"/>
        </w:rPr>
        <w:t>2.5 · 2.75 · 1 · 0.2 · 0.01 · 12 · 0.25 · 1450 / 3600 + 1.45 · 1.26 · 0.2 · 0.002 · 19.2 · 1 = 0.03065</w:t>
      </w:r>
    </w:p>
    <w:p w14:paraId="1071F82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(3.3.2),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0.0864 · G · (365-(TSP + TD)) = </w:t>
      </w:r>
      <w:r w:rsidRPr="00860DB6">
        <w:rPr>
          <w:b/>
          <w:color w:val="000000"/>
        </w:rPr>
        <w:t>0.0864 · 0.03065 · (365-(150 + 30)) = 0.49</w:t>
      </w:r>
    </w:p>
    <w:p w14:paraId="3AFA2E28" w14:textId="77777777" w:rsidR="00860DB6" w:rsidRPr="00860DB6" w:rsidRDefault="00860DB6" w:rsidP="00860DB6">
      <w:pPr>
        <w:rPr>
          <w:b/>
          <w:color w:val="000000"/>
        </w:rPr>
      </w:pPr>
    </w:p>
    <w:p w14:paraId="10D22AE9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366CC8A2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177E" w14:textId="0659BF5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0C33" w14:textId="3C0DC72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C8AE" w14:textId="779D90C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B858" w14:textId="72C9422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68F6221F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7D59" w14:textId="4587EEE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4CA" w14:textId="0AE5067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21D4" w14:textId="0F36927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0.03065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CA4F" w14:textId="3B9DF41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0.49</w:t>
            </w:r>
          </w:p>
        </w:tc>
      </w:tr>
    </w:tbl>
    <w:p w14:paraId="50D08509" w14:textId="2AC98A7A" w:rsidR="00860DB6" w:rsidRPr="00860DB6" w:rsidRDefault="00860DB6" w:rsidP="00860DB6">
      <w:pPr>
        <w:rPr>
          <w:color w:val="000000"/>
          <w:sz w:val="22"/>
        </w:rPr>
      </w:pPr>
    </w:p>
    <w:p w14:paraId="03E5932A" w14:textId="77777777" w:rsidR="00860DB6" w:rsidRPr="00860DB6" w:rsidRDefault="00860DB6" w:rsidP="00860DB6">
      <w:pPr>
        <w:rPr>
          <w:color w:val="000000"/>
          <w:sz w:val="22"/>
        </w:rPr>
      </w:pPr>
    </w:p>
    <w:p w14:paraId="7ED234B6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0398B170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71BE420E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30F2A93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43B5C5FB" w14:textId="77777777" w:rsidR="00860DB6" w:rsidRPr="00860DB6" w:rsidRDefault="00860DB6" w:rsidP="00860DB6">
      <w:pPr>
        <w:rPr>
          <w:color w:val="000000"/>
          <w:sz w:val="22"/>
        </w:rPr>
      </w:pPr>
    </w:p>
    <w:p w14:paraId="51FBF6E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Время:12:48:04</w:t>
      </w:r>
    </w:p>
    <w:p w14:paraId="1A52B1B6" w14:textId="77777777" w:rsidR="00860DB6" w:rsidRPr="00860DB6" w:rsidRDefault="00860DB6" w:rsidP="00860DB6">
      <w:pPr>
        <w:rPr>
          <w:color w:val="000000"/>
          <w:sz w:val="22"/>
        </w:rPr>
      </w:pPr>
    </w:p>
    <w:p w14:paraId="2FF0D31B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4C942B76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19473C9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0F5B7C0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0BB7EE8F" w14:textId="77777777" w:rsidR="00860DB6" w:rsidRPr="00860DB6" w:rsidRDefault="00860DB6" w:rsidP="00860DB6">
      <w:pPr>
        <w:rPr>
          <w:color w:val="000000"/>
          <w:sz w:val="22"/>
        </w:rPr>
      </w:pPr>
    </w:p>
    <w:p w14:paraId="18A8755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Источник загрязнения: 6004, Пылящая поверхность</w:t>
      </w:r>
    </w:p>
    <w:p w14:paraId="4C86AD0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6004 01, Выемочно-погрузочные работы вскрышных пород</w:t>
      </w:r>
    </w:p>
    <w:p w14:paraId="1395715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49069BA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791983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48C5184" w14:textId="77777777" w:rsidR="00860DB6" w:rsidRPr="00860DB6" w:rsidRDefault="00860DB6" w:rsidP="00860DB6">
      <w:pPr>
        <w:rPr>
          <w:color w:val="000000"/>
          <w:sz w:val="22"/>
        </w:rPr>
      </w:pPr>
    </w:p>
    <w:p w14:paraId="27996B4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574DA58" w14:textId="77777777" w:rsidR="00860DB6" w:rsidRPr="00860DB6" w:rsidRDefault="00860DB6" w:rsidP="00860DB6">
      <w:pPr>
        <w:rPr>
          <w:color w:val="000000"/>
          <w:sz w:val="22"/>
        </w:rPr>
      </w:pPr>
    </w:p>
    <w:p w14:paraId="0E0B320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307D973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76A52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Весовая доля пылевой фракции в материале (табл.3.1.1), </w:t>
      </w:r>
      <w:r w:rsidRPr="00860DB6">
        <w:rPr>
          <w:b/>
          <w:i/>
          <w:color w:val="000000"/>
          <w:sz w:val="22"/>
        </w:rPr>
        <w:t xml:space="preserve">K1 = </w:t>
      </w:r>
      <w:r w:rsidRPr="00860DB6">
        <w:rPr>
          <w:b/>
          <w:color w:val="000000"/>
        </w:rPr>
        <w:t>0.04</w:t>
      </w:r>
    </w:p>
    <w:p w14:paraId="64DF53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Доля пыли, переходящей в аэрозоль (табл.3.1.1), </w:t>
      </w:r>
      <w:r w:rsidRPr="00860DB6">
        <w:rPr>
          <w:b/>
          <w:i/>
          <w:color w:val="000000"/>
          <w:sz w:val="22"/>
        </w:rPr>
        <w:t xml:space="preserve">K2 = </w:t>
      </w:r>
      <w:r w:rsidRPr="00860DB6">
        <w:rPr>
          <w:b/>
          <w:color w:val="000000"/>
        </w:rPr>
        <w:t>0.01</w:t>
      </w:r>
    </w:p>
    <w:p w14:paraId="4BD20707" w14:textId="77777777" w:rsidR="00860DB6" w:rsidRPr="00860DB6" w:rsidRDefault="00860DB6" w:rsidP="00860DB6">
      <w:pPr>
        <w:rPr>
          <w:b/>
          <w:color w:val="000000"/>
        </w:rPr>
      </w:pPr>
    </w:p>
    <w:p w14:paraId="52C866F5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61D4027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0A8584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5C8111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934B20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5AAAD0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1E81938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019B0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A47457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5276C8A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344AF4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7EFF293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0.2</w:t>
      </w:r>
    </w:p>
    <w:p w14:paraId="3C52A0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45E077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1997A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Высота падения материала, м, </w:t>
      </w:r>
      <w:r w:rsidRPr="00860DB6">
        <w:rPr>
          <w:b/>
          <w:i/>
          <w:color w:val="000000"/>
          <w:sz w:val="22"/>
        </w:rPr>
        <w:t xml:space="preserve">GB = </w:t>
      </w:r>
      <w:r w:rsidRPr="00860DB6">
        <w:rPr>
          <w:b/>
          <w:color w:val="000000"/>
        </w:rPr>
        <w:t>2</w:t>
      </w:r>
    </w:p>
    <w:p w14:paraId="7FDCABD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860DB6">
        <w:rPr>
          <w:b/>
          <w:i/>
          <w:color w:val="000000"/>
          <w:sz w:val="22"/>
        </w:rPr>
        <w:t xml:space="preserve">B = </w:t>
      </w:r>
      <w:r w:rsidRPr="00860DB6">
        <w:rPr>
          <w:b/>
          <w:color w:val="000000"/>
        </w:rPr>
        <w:t>0.7</w:t>
      </w:r>
    </w:p>
    <w:p w14:paraId="47CBFB8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860DB6">
        <w:rPr>
          <w:b/>
          <w:i/>
          <w:color w:val="000000"/>
          <w:sz w:val="22"/>
        </w:rPr>
        <w:t xml:space="preserve">GMAX = </w:t>
      </w:r>
      <w:r w:rsidRPr="00860DB6">
        <w:rPr>
          <w:b/>
          <w:color w:val="000000"/>
        </w:rPr>
        <w:t>436.91</w:t>
      </w:r>
    </w:p>
    <w:p w14:paraId="1C13D5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860DB6">
        <w:rPr>
          <w:b/>
          <w:i/>
          <w:color w:val="000000"/>
          <w:sz w:val="22"/>
        </w:rPr>
        <w:t xml:space="preserve">GGOD = </w:t>
      </w:r>
      <w:r w:rsidRPr="00860DB6">
        <w:rPr>
          <w:b/>
          <w:color w:val="000000"/>
        </w:rPr>
        <w:t>4648860</w:t>
      </w:r>
    </w:p>
    <w:p w14:paraId="629B37D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C2A4BF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Вид работ: Пересыпка</w:t>
      </w:r>
    </w:p>
    <w:p w14:paraId="0378A42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(3.1.1), </w:t>
      </w:r>
      <w:r w:rsidRPr="00860DB6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436.91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860DB6">
        <w:rPr>
          <w:b/>
          <w:color w:val="000000"/>
        </w:rPr>
        <w:t>0.3466</w:t>
      </w:r>
    </w:p>
    <w:p w14:paraId="63E7E4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(3.1.2),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K1 · K2 · K3SR · K4 · K5 · K7 · K8 · K9 · KE · B · GGOD · (1-NJ) = </w:t>
      </w:r>
      <w:r w:rsidRPr="00860DB6">
        <w:rPr>
          <w:b/>
          <w:color w:val="000000"/>
        </w:rPr>
        <w:t>0.04 · 0.01 · 1.2 · 1 · 0.2 · 0.2 · 1 · 1 · 1 · 0.7 · 4648860 · (1-0.85) = 9.37</w:t>
      </w:r>
    </w:p>
    <w:p w14:paraId="4ABCF1D5" w14:textId="77777777" w:rsidR="00860DB6" w:rsidRPr="00860DB6" w:rsidRDefault="00860DB6" w:rsidP="00860DB6">
      <w:pPr>
        <w:rPr>
          <w:color w:val="000000"/>
          <w:sz w:val="22"/>
        </w:rPr>
      </w:pPr>
    </w:p>
    <w:p w14:paraId="366494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(3.2.1),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MAX(G,GC) = </w:t>
      </w:r>
      <w:r w:rsidRPr="00860DB6">
        <w:rPr>
          <w:b/>
          <w:color w:val="000000"/>
        </w:rPr>
        <w:t>0.3466</w:t>
      </w:r>
    </w:p>
    <w:p w14:paraId="3952942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0 + 9.37 = 9.37</w:t>
      </w:r>
    </w:p>
    <w:p w14:paraId="72036436" w14:textId="77777777" w:rsidR="00860DB6" w:rsidRPr="00860DB6" w:rsidRDefault="00860DB6" w:rsidP="00860DB6">
      <w:pPr>
        <w:rPr>
          <w:b/>
          <w:color w:val="000000"/>
        </w:rPr>
      </w:pPr>
    </w:p>
    <w:p w14:paraId="35CB5CE1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55FC14C3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012F" w14:textId="42B5675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28E" w14:textId="4449462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16A" w14:textId="4A15E53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4DA" w14:textId="45076A0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510EF86E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5F1F" w14:textId="465D746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8EA" w14:textId="0A4717C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</w:t>
            </w:r>
            <w:r w:rsidRPr="00860DB6">
              <w:rPr>
                <w:color w:val="000000"/>
                <w:sz w:val="22"/>
              </w:rPr>
              <w:lastRenderedPageBreak/>
              <w:t>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055A" w14:textId="6467823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lastRenderedPageBreak/>
              <w:t>0.3466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0969" w14:textId="71FB1A7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9.37</w:t>
            </w:r>
          </w:p>
        </w:tc>
      </w:tr>
    </w:tbl>
    <w:p w14:paraId="757917D9" w14:textId="072872DE" w:rsidR="00860DB6" w:rsidRPr="00860DB6" w:rsidRDefault="00860DB6" w:rsidP="00860DB6">
      <w:pPr>
        <w:rPr>
          <w:color w:val="000000"/>
          <w:sz w:val="22"/>
        </w:rPr>
      </w:pPr>
    </w:p>
    <w:p w14:paraId="6BA64D58" w14:textId="77777777" w:rsidR="00860DB6" w:rsidRPr="00860DB6" w:rsidRDefault="00860DB6" w:rsidP="00860DB6">
      <w:pPr>
        <w:rPr>
          <w:color w:val="000000"/>
          <w:sz w:val="22"/>
        </w:rPr>
      </w:pPr>
    </w:p>
    <w:p w14:paraId="13ACCAFB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310DCD0E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4D35263A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5D1C13B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05F6F340" w14:textId="77777777" w:rsidR="00860DB6" w:rsidRPr="00860DB6" w:rsidRDefault="00860DB6" w:rsidP="00860DB6">
      <w:pPr>
        <w:rPr>
          <w:color w:val="000000"/>
          <w:sz w:val="22"/>
        </w:rPr>
      </w:pPr>
    </w:p>
    <w:p w14:paraId="11693D2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Время:10:38:50</w:t>
      </w:r>
    </w:p>
    <w:p w14:paraId="7E0357E1" w14:textId="77777777" w:rsidR="00860DB6" w:rsidRPr="00860DB6" w:rsidRDefault="00860DB6" w:rsidP="00860DB6">
      <w:pPr>
        <w:rPr>
          <w:color w:val="000000"/>
          <w:sz w:val="22"/>
        </w:rPr>
      </w:pPr>
    </w:p>
    <w:p w14:paraId="3AB4FEBB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41EA63AF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6B5C976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0C0CBB9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6F81462E" w14:textId="77777777" w:rsidR="00860DB6" w:rsidRPr="00860DB6" w:rsidRDefault="00860DB6" w:rsidP="00860DB6">
      <w:pPr>
        <w:rPr>
          <w:color w:val="000000"/>
          <w:sz w:val="22"/>
        </w:rPr>
      </w:pPr>
    </w:p>
    <w:p w14:paraId="1A5624D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6005, Пылящая поверхность</w:t>
      </w:r>
    </w:p>
    <w:p w14:paraId="703B144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6005 01, Перемещение вскрыши во внешний отвал</w:t>
      </w:r>
    </w:p>
    <w:p w14:paraId="73BE901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1DCDA50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1B1243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0BC766B" w14:textId="77777777" w:rsidR="00860DB6" w:rsidRPr="00860DB6" w:rsidRDefault="00860DB6" w:rsidP="00860DB6">
      <w:pPr>
        <w:rPr>
          <w:color w:val="000000"/>
          <w:sz w:val="22"/>
        </w:rPr>
      </w:pPr>
    </w:p>
    <w:p w14:paraId="4184DE0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5086878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178A92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грузоподъемность (табл.3.3.1), </w:t>
      </w:r>
      <w:r w:rsidRPr="00860DB6">
        <w:rPr>
          <w:b/>
          <w:i/>
          <w:color w:val="000000"/>
          <w:sz w:val="22"/>
        </w:rPr>
        <w:t xml:space="preserve">C1 = </w:t>
      </w:r>
      <w:r w:rsidRPr="00860DB6">
        <w:rPr>
          <w:b/>
          <w:color w:val="000000"/>
        </w:rPr>
        <w:t>2.5</w:t>
      </w:r>
    </w:p>
    <w:p w14:paraId="42C3E87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0AD4BA7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скорость передвижения (табл.3.3.2), </w:t>
      </w:r>
      <w:r w:rsidRPr="00860DB6">
        <w:rPr>
          <w:b/>
          <w:i/>
          <w:color w:val="000000"/>
          <w:sz w:val="22"/>
        </w:rPr>
        <w:t xml:space="preserve">C2 = </w:t>
      </w:r>
      <w:r w:rsidRPr="00860DB6">
        <w:rPr>
          <w:b/>
          <w:color w:val="000000"/>
        </w:rPr>
        <w:t>2.75</w:t>
      </w:r>
    </w:p>
    <w:p w14:paraId="77E36C7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Состояние дороги: Дорога без покрытия (грунтовая)</w:t>
      </w:r>
    </w:p>
    <w:p w14:paraId="16FDECC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состояние дороги (табл.3.3.3), </w:t>
      </w:r>
      <w:r w:rsidRPr="00860DB6">
        <w:rPr>
          <w:b/>
          <w:i/>
          <w:color w:val="000000"/>
          <w:sz w:val="22"/>
        </w:rPr>
        <w:t xml:space="preserve">C3 = </w:t>
      </w:r>
      <w:r w:rsidRPr="00860DB6">
        <w:rPr>
          <w:b/>
          <w:color w:val="000000"/>
        </w:rPr>
        <w:t>1</w:t>
      </w:r>
    </w:p>
    <w:p w14:paraId="7980BC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860DB6">
        <w:rPr>
          <w:b/>
          <w:i/>
          <w:color w:val="000000"/>
          <w:sz w:val="22"/>
        </w:rPr>
        <w:t xml:space="preserve">N1 = </w:t>
      </w:r>
      <w:r w:rsidRPr="00860DB6">
        <w:rPr>
          <w:b/>
          <w:color w:val="000000"/>
        </w:rPr>
        <w:t>6</w:t>
      </w:r>
    </w:p>
    <w:p w14:paraId="4878585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860DB6">
        <w:rPr>
          <w:b/>
          <w:i/>
          <w:color w:val="000000"/>
          <w:sz w:val="22"/>
        </w:rPr>
        <w:t xml:space="preserve">L = </w:t>
      </w:r>
      <w:r w:rsidRPr="00860DB6">
        <w:rPr>
          <w:b/>
          <w:color w:val="000000"/>
        </w:rPr>
        <w:t>1.5</w:t>
      </w:r>
    </w:p>
    <w:p w14:paraId="6C2CE6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Число ходок (туда + обратно) всего транспорта в час, </w:t>
      </w:r>
      <w:r w:rsidRPr="00860DB6">
        <w:rPr>
          <w:b/>
          <w:i/>
          <w:color w:val="000000"/>
          <w:sz w:val="22"/>
        </w:rPr>
        <w:t xml:space="preserve">N = </w:t>
      </w:r>
      <w:r w:rsidRPr="00860DB6">
        <w:rPr>
          <w:b/>
          <w:color w:val="000000"/>
        </w:rPr>
        <w:t>4.3</w:t>
      </w:r>
    </w:p>
    <w:p w14:paraId="1EE9A29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долю пыли, уносимой в атмосферу, </w:t>
      </w:r>
      <w:r w:rsidRPr="00860DB6">
        <w:rPr>
          <w:b/>
          <w:i/>
          <w:color w:val="000000"/>
          <w:sz w:val="22"/>
        </w:rPr>
        <w:t xml:space="preserve">C7 = </w:t>
      </w:r>
      <w:r w:rsidRPr="00860DB6">
        <w:rPr>
          <w:b/>
          <w:color w:val="000000"/>
        </w:rPr>
        <w:t>0.01</w:t>
      </w:r>
    </w:p>
    <w:p w14:paraId="47775C8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Пылевыделение в атмосферу на 1 км пробега, г/км, </w:t>
      </w:r>
      <w:r w:rsidRPr="00860DB6">
        <w:rPr>
          <w:b/>
          <w:i/>
          <w:color w:val="000000"/>
          <w:sz w:val="22"/>
        </w:rPr>
        <w:t xml:space="preserve">Q1 = </w:t>
      </w:r>
      <w:r w:rsidRPr="00860DB6">
        <w:rPr>
          <w:b/>
          <w:color w:val="000000"/>
        </w:rPr>
        <w:t>1450</w:t>
      </w:r>
    </w:p>
    <w:p w14:paraId="10D907E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поверхностного слоя дороги,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0643043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увлажненность дороги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0.2</w:t>
      </w:r>
    </w:p>
    <w:p w14:paraId="5BCA332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860DB6">
        <w:rPr>
          <w:b/>
          <w:i/>
          <w:color w:val="000000"/>
          <w:sz w:val="22"/>
        </w:rPr>
        <w:t xml:space="preserve">C4 = </w:t>
      </w:r>
      <w:r w:rsidRPr="00860DB6">
        <w:rPr>
          <w:b/>
          <w:color w:val="000000"/>
        </w:rPr>
        <w:t>1.45</w:t>
      </w:r>
    </w:p>
    <w:p w14:paraId="2DBCA20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860DB6">
        <w:rPr>
          <w:b/>
          <w:i/>
          <w:color w:val="000000"/>
          <w:sz w:val="22"/>
        </w:rPr>
        <w:t xml:space="preserve">V1 = </w:t>
      </w:r>
      <w:r w:rsidRPr="00860DB6">
        <w:rPr>
          <w:b/>
          <w:color w:val="000000"/>
        </w:rPr>
        <w:t>3.2</w:t>
      </w:r>
    </w:p>
    <w:p w14:paraId="3EBBE8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860DB6">
        <w:rPr>
          <w:b/>
          <w:i/>
          <w:color w:val="000000"/>
          <w:sz w:val="22"/>
        </w:rPr>
        <w:t xml:space="preserve">V2 = </w:t>
      </w:r>
      <w:r w:rsidRPr="00860DB6">
        <w:rPr>
          <w:b/>
          <w:color w:val="000000"/>
        </w:rPr>
        <w:t>30</w:t>
      </w:r>
    </w:p>
    <w:p w14:paraId="175DE7E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обдува, м/с, </w:t>
      </w:r>
      <w:r w:rsidRPr="00860DB6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860DB6">
        <w:rPr>
          <w:b/>
          <w:color w:val="000000"/>
        </w:rPr>
        <w:t>5.16</w:t>
      </w:r>
    </w:p>
    <w:p w14:paraId="2CC618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860DB6">
        <w:rPr>
          <w:b/>
          <w:i/>
          <w:color w:val="000000"/>
          <w:sz w:val="22"/>
        </w:rPr>
        <w:t xml:space="preserve">C5 = </w:t>
      </w:r>
      <w:r w:rsidRPr="00860DB6">
        <w:rPr>
          <w:b/>
          <w:color w:val="000000"/>
        </w:rPr>
        <w:t>1.26</w:t>
      </w:r>
    </w:p>
    <w:p w14:paraId="3CDBD4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Площадь открытой поверхности материала в кузове,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19.2</w:t>
      </w:r>
    </w:p>
    <w:p w14:paraId="52242B8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Перевозимый материал: Песчаник</w:t>
      </w:r>
    </w:p>
    <w:p w14:paraId="0309D9A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E60B7C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перевозимого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59BB07A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860DB6">
        <w:rPr>
          <w:b/>
          <w:i/>
          <w:color w:val="000000"/>
          <w:sz w:val="22"/>
        </w:rPr>
        <w:t xml:space="preserve">K5M = </w:t>
      </w:r>
      <w:r w:rsidRPr="00860DB6">
        <w:rPr>
          <w:b/>
          <w:color w:val="000000"/>
        </w:rPr>
        <w:t>0.2</w:t>
      </w:r>
    </w:p>
    <w:p w14:paraId="6EA2B9A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D8D71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279011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7AB1F523" w14:textId="77777777" w:rsidR="00860DB6" w:rsidRPr="00860DB6" w:rsidRDefault="00860DB6" w:rsidP="00860DB6">
      <w:pPr>
        <w:rPr>
          <w:b/>
          <w:color w:val="000000"/>
        </w:rPr>
      </w:pPr>
    </w:p>
    <w:p w14:paraId="289C0C53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860DB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C7D96C5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626118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(3.3.1),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C1 · C2 · C3 · K5 · C7 · N · L · Q1 / 3600 + C4 · C5 · K5M · Q · S · N1 = </w:t>
      </w:r>
      <w:r w:rsidRPr="00860DB6">
        <w:rPr>
          <w:b/>
          <w:color w:val="000000"/>
        </w:rPr>
        <w:t>2.5 · 2.75 · 1 · 0.2 · 0.01 · 4.3 · 1.5 · 1450 / 3600 + 1.45 · 1.26 · 0.2 · 0.005 · 19.2 · 6 = 0.246</w:t>
      </w:r>
    </w:p>
    <w:p w14:paraId="484EFF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(3.3.2),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0.0864 · G · (365-(TSP + TD)) = </w:t>
      </w:r>
      <w:r w:rsidRPr="00860DB6">
        <w:rPr>
          <w:b/>
          <w:color w:val="000000"/>
        </w:rPr>
        <w:t>0.0864 · 0.246 · (365-(150 + 30)) = 3.93</w:t>
      </w:r>
    </w:p>
    <w:p w14:paraId="518257BF" w14:textId="77777777" w:rsidR="00860DB6" w:rsidRPr="00860DB6" w:rsidRDefault="00860DB6" w:rsidP="00860DB6">
      <w:pPr>
        <w:rPr>
          <w:b/>
          <w:color w:val="000000"/>
        </w:rPr>
      </w:pPr>
    </w:p>
    <w:p w14:paraId="477F1AC5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2C38BA96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566E" w14:textId="175AD78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6604" w14:textId="1309F62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A02A" w14:textId="0035404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36B7" w14:textId="15EF1B1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080C0059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66C3" w14:textId="4F7609B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987" w14:textId="7E603BF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4CD9" w14:textId="4CEAA98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DB47" w14:textId="6175D47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3.93</w:t>
            </w:r>
          </w:p>
        </w:tc>
      </w:tr>
    </w:tbl>
    <w:p w14:paraId="2FFA27A2" w14:textId="106D2DB4" w:rsidR="00860DB6" w:rsidRPr="00860DB6" w:rsidRDefault="00860DB6" w:rsidP="00860DB6">
      <w:pPr>
        <w:rPr>
          <w:color w:val="000000"/>
          <w:sz w:val="22"/>
        </w:rPr>
      </w:pPr>
    </w:p>
    <w:p w14:paraId="0F163DD6" w14:textId="77777777" w:rsidR="00860DB6" w:rsidRPr="00860DB6" w:rsidRDefault="00860DB6" w:rsidP="00860DB6">
      <w:pPr>
        <w:rPr>
          <w:color w:val="000000"/>
          <w:sz w:val="22"/>
        </w:rPr>
      </w:pPr>
    </w:p>
    <w:p w14:paraId="641BC2C6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24847F02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20219F51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54261D8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40655259" w14:textId="77777777" w:rsidR="00860DB6" w:rsidRPr="00860DB6" w:rsidRDefault="00860DB6" w:rsidP="00860DB6">
      <w:pPr>
        <w:rPr>
          <w:color w:val="000000"/>
          <w:sz w:val="22"/>
        </w:rPr>
      </w:pPr>
    </w:p>
    <w:p w14:paraId="614A019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Время:11:28:38</w:t>
      </w:r>
    </w:p>
    <w:p w14:paraId="16961523" w14:textId="77777777" w:rsidR="00860DB6" w:rsidRPr="00860DB6" w:rsidRDefault="00860DB6" w:rsidP="00860DB6">
      <w:pPr>
        <w:rPr>
          <w:color w:val="000000"/>
          <w:sz w:val="22"/>
        </w:rPr>
      </w:pPr>
    </w:p>
    <w:p w14:paraId="4E0D99C9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52A3D4F5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5B18641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145E7CB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25CE69C8" w14:textId="77777777" w:rsidR="00860DB6" w:rsidRPr="00860DB6" w:rsidRDefault="00860DB6" w:rsidP="00860DB6">
      <w:pPr>
        <w:rPr>
          <w:color w:val="000000"/>
          <w:sz w:val="22"/>
        </w:rPr>
      </w:pPr>
    </w:p>
    <w:p w14:paraId="3900536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6006, Пылящая поверхность</w:t>
      </w:r>
    </w:p>
    <w:p w14:paraId="12A466B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6006 01, Буровые работы ROC L6</w:t>
      </w:r>
    </w:p>
    <w:p w14:paraId="60A27B4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62639D7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6322BF6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7EB01FB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BBE5F15" w14:textId="77777777" w:rsidR="00860DB6" w:rsidRPr="00860DB6" w:rsidRDefault="00860DB6" w:rsidP="00860DB6">
      <w:pPr>
        <w:rPr>
          <w:color w:val="000000"/>
          <w:sz w:val="22"/>
        </w:rPr>
      </w:pPr>
    </w:p>
    <w:p w14:paraId="0036E2E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3B35FA57" w14:textId="77777777" w:rsidR="00860DB6" w:rsidRPr="00860DB6" w:rsidRDefault="00860DB6" w:rsidP="00860DB6">
      <w:pPr>
        <w:rPr>
          <w:color w:val="000000"/>
          <w:sz w:val="22"/>
        </w:rPr>
      </w:pPr>
    </w:p>
    <w:p w14:paraId="296C999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Вид работ: Буровые работы</w:t>
      </w:r>
    </w:p>
    <w:p w14:paraId="265FED8A" w14:textId="77777777" w:rsidR="00860DB6" w:rsidRPr="00860DB6" w:rsidRDefault="00860DB6" w:rsidP="00860DB6">
      <w:pPr>
        <w:rPr>
          <w:color w:val="000000"/>
          <w:sz w:val="22"/>
        </w:rPr>
      </w:pPr>
    </w:p>
    <w:p w14:paraId="32F9ED1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4208DD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пыли, выделяемое при бурении одним станком, г/с (табл.5.1), </w:t>
      </w:r>
      <w:r w:rsidRPr="00860DB6">
        <w:rPr>
          <w:b/>
          <w:i/>
          <w:color w:val="000000"/>
          <w:sz w:val="22"/>
        </w:rPr>
        <w:t xml:space="preserve">G1 = </w:t>
      </w:r>
      <w:r w:rsidRPr="00860DB6">
        <w:rPr>
          <w:b/>
          <w:color w:val="000000"/>
        </w:rPr>
        <w:t>0.325</w:t>
      </w:r>
    </w:p>
    <w:p w14:paraId="2B5A3DE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Общее кол-во буровых станков, шт., </w:t>
      </w:r>
      <w:r w:rsidRPr="00860DB6">
        <w:rPr>
          <w:b/>
          <w:i/>
          <w:color w:val="000000"/>
          <w:sz w:val="22"/>
        </w:rPr>
        <w:t xml:space="preserve">_KOLIV_ = </w:t>
      </w:r>
      <w:r w:rsidRPr="00860DB6">
        <w:rPr>
          <w:b/>
          <w:color w:val="000000"/>
        </w:rPr>
        <w:t>1</w:t>
      </w:r>
    </w:p>
    <w:p w14:paraId="32AEBEB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860DB6">
        <w:rPr>
          <w:b/>
          <w:i/>
          <w:color w:val="000000"/>
          <w:sz w:val="22"/>
        </w:rPr>
        <w:t xml:space="preserve">N = </w:t>
      </w:r>
      <w:r w:rsidRPr="00860DB6">
        <w:rPr>
          <w:b/>
          <w:color w:val="000000"/>
        </w:rPr>
        <w:t>1</w:t>
      </w:r>
    </w:p>
    <w:p w14:paraId="4615E5C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Время работы одного станка, ч/год, </w:t>
      </w:r>
      <w:r w:rsidRPr="00860DB6">
        <w:rPr>
          <w:b/>
          <w:i/>
          <w:color w:val="000000"/>
          <w:sz w:val="22"/>
        </w:rPr>
        <w:t xml:space="preserve">_T_ = </w:t>
      </w:r>
      <w:r w:rsidRPr="00860DB6">
        <w:rPr>
          <w:b/>
          <w:color w:val="000000"/>
        </w:rPr>
        <w:t>2585.9</w:t>
      </w:r>
    </w:p>
    <w:p w14:paraId="0BDB2478" w14:textId="77777777" w:rsidR="00860DB6" w:rsidRPr="00860DB6" w:rsidRDefault="00860DB6" w:rsidP="00860DB6">
      <w:pPr>
        <w:rPr>
          <w:b/>
          <w:color w:val="000000"/>
        </w:rPr>
      </w:pPr>
    </w:p>
    <w:p w14:paraId="78033902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860DB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BDB4E59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46995D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из разовых выбросов, г/c (5.1), </w:t>
      </w:r>
      <w:r w:rsidRPr="00860DB6">
        <w:rPr>
          <w:b/>
          <w:i/>
          <w:color w:val="000000"/>
          <w:sz w:val="22"/>
        </w:rPr>
        <w:t xml:space="preserve">_G_ = </w:t>
      </w:r>
      <w:r w:rsidRPr="00860DB6">
        <w:rPr>
          <w:b/>
          <w:i/>
          <w:color w:val="000000"/>
        </w:rPr>
        <w:t xml:space="preserve">G1 · N = </w:t>
      </w:r>
      <w:r w:rsidRPr="00860DB6">
        <w:rPr>
          <w:b/>
          <w:color w:val="000000"/>
        </w:rPr>
        <w:t>0.325 · 1 = 0.325</w:t>
      </w:r>
    </w:p>
    <w:p w14:paraId="3C38788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т/год, </w:t>
      </w:r>
      <w:r w:rsidRPr="00860DB6">
        <w:rPr>
          <w:b/>
          <w:i/>
          <w:color w:val="000000"/>
          <w:sz w:val="22"/>
        </w:rPr>
        <w:t xml:space="preserve">_M_ = </w:t>
      </w:r>
      <w:r w:rsidRPr="00860DB6">
        <w:rPr>
          <w:b/>
          <w:i/>
          <w:color w:val="000000"/>
        </w:rPr>
        <w:t xml:space="preserve">G1 · _KOLIV_ · _T_ · 0.0036 = </w:t>
      </w:r>
      <w:r w:rsidRPr="00860DB6">
        <w:rPr>
          <w:b/>
          <w:color w:val="000000"/>
        </w:rPr>
        <w:t>0.325 · 1 · 2585.9 · 0.0036 = 3.025503</w:t>
      </w:r>
    </w:p>
    <w:p w14:paraId="7186630F" w14:textId="77777777" w:rsidR="00860DB6" w:rsidRPr="00860DB6" w:rsidRDefault="00860DB6" w:rsidP="00860DB6">
      <w:pPr>
        <w:rPr>
          <w:color w:val="000000"/>
          <w:sz w:val="22"/>
        </w:rPr>
      </w:pPr>
    </w:p>
    <w:p w14:paraId="657166C8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 выбросы от: 001 Буровые работы ROC L6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4BE4FE83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97B2" w14:textId="2B04BAD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5104" w14:textId="6F80760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FFFD" w14:textId="2E3C3BD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837" w14:textId="57D160F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3CD79A35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7F4C" w14:textId="3643C4A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8DB5" w14:textId="60DC665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1F69" w14:textId="024E83A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400" w14:textId="191E518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3.025503</w:t>
            </w:r>
          </w:p>
        </w:tc>
      </w:tr>
    </w:tbl>
    <w:p w14:paraId="0E22CABD" w14:textId="4B931AA1" w:rsidR="00860DB6" w:rsidRPr="00860DB6" w:rsidRDefault="00860DB6" w:rsidP="00860DB6">
      <w:pPr>
        <w:rPr>
          <w:color w:val="000000"/>
          <w:sz w:val="22"/>
        </w:rPr>
      </w:pPr>
    </w:p>
    <w:p w14:paraId="74794E0A" w14:textId="77777777" w:rsidR="00860DB6" w:rsidRPr="00860DB6" w:rsidRDefault="00860DB6" w:rsidP="00860DB6">
      <w:pPr>
        <w:rPr>
          <w:color w:val="000000"/>
          <w:sz w:val="22"/>
        </w:rPr>
      </w:pPr>
    </w:p>
    <w:p w14:paraId="4819DBC4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58C27E0B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605C3088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71232ED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6C779B63" w14:textId="77777777" w:rsidR="00860DB6" w:rsidRPr="00860DB6" w:rsidRDefault="00860DB6" w:rsidP="00860DB6">
      <w:pPr>
        <w:rPr>
          <w:color w:val="000000"/>
          <w:sz w:val="22"/>
        </w:rPr>
      </w:pPr>
    </w:p>
    <w:p w14:paraId="31547F7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Время:11:29:20</w:t>
      </w:r>
    </w:p>
    <w:p w14:paraId="062105E6" w14:textId="77777777" w:rsidR="00860DB6" w:rsidRPr="00860DB6" w:rsidRDefault="00860DB6" w:rsidP="00860DB6">
      <w:pPr>
        <w:rPr>
          <w:color w:val="000000"/>
          <w:sz w:val="22"/>
        </w:rPr>
      </w:pPr>
    </w:p>
    <w:p w14:paraId="64874F3A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6BA127B3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72AE37B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421C0F3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67A75A6D" w14:textId="77777777" w:rsidR="00860DB6" w:rsidRPr="00860DB6" w:rsidRDefault="00860DB6" w:rsidP="00860DB6">
      <w:pPr>
        <w:rPr>
          <w:color w:val="000000"/>
          <w:sz w:val="22"/>
        </w:rPr>
      </w:pPr>
    </w:p>
    <w:p w14:paraId="6465FF5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6006, Пылящая поверхность</w:t>
      </w:r>
    </w:p>
    <w:p w14:paraId="4D08CA9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6006 02, Буровые работы СБШ-250 МН</w:t>
      </w:r>
    </w:p>
    <w:p w14:paraId="63C6142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36A3BA5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3D3A9D6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5188B42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451AEEB" w14:textId="77777777" w:rsidR="00860DB6" w:rsidRPr="00860DB6" w:rsidRDefault="00860DB6" w:rsidP="00860DB6">
      <w:pPr>
        <w:rPr>
          <w:color w:val="000000"/>
          <w:sz w:val="22"/>
        </w:rPr>
      </w:pPr>
    </w:p>
    <w:p w14:paraId="703BA4B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73E7060D" w14:textId="77777777" w:rsidR="00860DB6" w:rsidRPr="00860DB6" w:rsidRDefault="00860DB6" w:rsidP="00860DB6">
      <w:pPr>
        <w:rPr>
          <w:color w:val="000000"/>
          <w:sz w:val="22"/>
        </w:rPr>
      </w:pPr>
    </w:p>
    <w:p w14:paraId="2F5F2CD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Вид работ: Буровые работы</w:t>
      </w:r>
    </w:p>
    <w:p w14:paraId="4867739F" w14:textId="77777777" w:rsidR="00860DB6" w:rsidRPr="00860DB6" w:rsidRDefault="00860DB6" w:rsidP="00860DB6">
      <w:pPr>
        <w:rPr>
          <w:color w:val="000000"/>
          <w:sz w:val="22"/>
        </w:rPr>
      </w:pPr>
    </w:p>
    <w:p w14:paraId="70E8B6B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1A92721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пыли, выделяемое при бурении одним станком, г/с (табл.5.1), </w:t>
      </w:r>
      <w:r w:rsidRPr="00860DB6">
        <w:rPr>
          <w:b/>
          <w:i/>
          <w:color w:val="000000"/>
          <w:sz w:val="22"/>
        </w:rPr>
        <w:t xml:space="preserve">G1 = </w:t>
      </w:r>
      <w:r w:rsidRPr="00860DB6">
        <w:rPr>
          <w:b/>
          <w:color w:val="000000"/>
        </w:rPr>
        <w:t>0.325</w:t>
      </w:r>
    </w:p>
    <w:p w14:paraId="4930730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Общее кол-во буровых станков, шт., </w:t>
      </w:r>
      <w:r w:rsidRPr="00860DB6">
        <w:rPr>
          <w:b/>
          <w:i/>
          <w:color w:val="000000"/>
          <w:sz w:val="22"/>
        </w:rPr>
        <w:t xml:space="preserve">_KOLIV_ = </w:t>
      </w:r>
      <w:r w:rsidRPr="00860DB6">
        <w:rPr>
          <w:b/>
          <w:color w:val="000000"/>
        </w:rPr>
        <w:t>1</w:t>
      </w:r>
    </w:p>
    <w:p w14:paraId="0AAEF39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860DB6">
        <w:rPr>
          <w:b/>
          <w:i/>
          <w:color w:val="000000"/>
          <w:sz w:val="22"/>
        </w:rPr>
        <w:t xml:space="preserve">N = </w:t>
      </w:r>
      <w:r w:rsidRPr="00860DB6">
        <w:rPr>
          <w:b/>
          <w:color w:val="000000"/>
        </w:rPr>
        <w:t>1</w:t>
      </w:r>
    </w:p>
    <w:p w14:paraId="59BC211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Время работы одного станка, ч/год, </w:t>
      </w:r>
      <w:r w:rsidRPr="00860DB6">
        <w:rPr>
          <w:b/>
          <w:i/>
          <w:color w:val="000000"/>
          <w:sz w:val="22"/>
        </w:rPr>
        <w:t xml:space="preserve">_T_ = </w:t>
      </w:r>
      <w:r w:rsidRPr="00860DB6">
        <w:rPr>
          <w:b/>
          <w:color w:val="000000"/>
        </w:rPr>
        <w:t>4853.2</w:t>
      </w:r>
    </w:p>
    <w:p w14:paraId="50051B3F" w14:textId="77777777" w:rsidR="00860DB6" w:rsidRPr="00860DB6" w:rsidRDefault="00860DB6" w:rsidP="00860DB6">
      <w:pPr>
        <w:rPr>
          <w:b/>
          <w:color w:val="000000"/>
        </w:rPr>
      </w:pPr>
    </w:p>
    <w:p w14:paraId="7E90AD5A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3F1B107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1481D36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Максимальный из разовых выбросов, г/c (5.1), </w:t>
      </w:r>
      <w:r w:rsidRPr="00860DB6">
        <w:rPr>
          <w:b/>
          <w:i/>
          <w:color w:val="000000"/>
          <w:sz w:val="22"/>
        </w:rPr>
        <w:t xml:space="preserve">_G_ = </w:t>
      </w:r>
      <w:r w:rsidRPr="00860DB6">
        <w:rPr>
          <w:b/>
          <w:i/>
          <w:color w:val="000000"/>
        </w:rPr>
        <w:t xml:space="preserve">G1 · N = </w:t>
      </w:r>
      <w:r w:rsidRPr="00860DB6">
        <w:rPr>
          <w:b/>
          <w:color w:val="000000"/>
        </w:rPr>
        <w:t>0.325 · 1 = 0.325</w:t>
      </w:r>
    </w:p>
    <w:p w14:paraId="47D571D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т/год, </w:t>
      </w:r>
      <w:r w:rsidRPr="00860DB6">
        <w:rPr>
          <w:b/>
          <w:i/>
          <w:color w:val="000000"/>
          <w:sz w:val="22"/>
        </w:rPr>
        <w:t xml:space="preserve">_M_ = </w:t>
      </w:r>
      <w:r w:rsidRPr="00860DB6">
        <w:rPr>
          <w:b/>
          <w:i/>
          <w:color w:val="000000"/>
        </w:rPr>
        <w:t xml:space="preserve">G1 · _KOLIV_ · _T_ · 0.0036 = </w:t>
      </w:r>
      <w:r w:rsidRPr="00860DB6">
        <w:rPr>
          <w:b/>
          <w:color w:val="000000"/>
        </w:rPr>
        <w:t>0.325 · 1 · 4853.2 · 0.0036 = 5.678244</w:t>
      </w:r>
    </w:p>
    <w:p w14:paraId="0D2BE651" w14:textId="77777777" w:rsidR="00860DB6" w:rsidRPr="00860DB6" w:rsidRDefault="00860DB6" w:rsidP="00860DB6">
      <w:pPr>
        <w:rPr>
          <w:color w:val="000000"/>
          <w:sz w:val="22"/>
        </w:rPr>
      </w:pPr>
    </w:p>
    <w:p w14:paraId="7B61990E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 выбросы от: 002 Буровые работы СБШ-250 МН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7EC6E88F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495F" w14:textId="2FD4A8B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737D" w14:textId="0C5A3EF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622A" w14:textId="7D2F521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EAB4" w14:textId="1B6C2E1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02108AFA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462" w14:textId="4FB0567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216C" w14:textId="3AF2BFB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A18" w14:textId="0DB0E8A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847C" w14:textId="56DB2CF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5.678244</w:t>
            </w:r>
          </w:p>
        </w:tc>
      </w:tr>
    </w:tbl>
    <w:p w14:paraId="079820C8" w14:textId="682F5876" w:rsidR="00860DB6" w:rsidRPr="00860DB6" w:rsidRDefault="00860DB6" w:rsidP="00860DB6">
      <w:pPr>
        <w:rPr>
          <w:color w:val="000000"/>
          <w:sz w:val="22"/>
        </w:rPr>
      </w:pPr>
    </w:p>
    <w:p w14:paraId="4FE7FD75" w14:textId="77777777" w:rsidR="00860DB6" w:rsidRPr="00860DB6" w:rsidRDefault="00860DB6" w:rsidP="00860DB6">
      <w:pPr>
        <w:rPr>
          <w:color w:val="000000"/>
          <w:sz w:val="22"/>
        </w:rPr>
      </w:pPr>
    </w:p>
    <w:p w14:paraId="4155B5D5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3FFE276F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50F5D781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386A192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1A9FD703" w14:textId="77777777" w:rsidR="00860DB6" w:rsidRPr="00860DB6" w:rsidRDefault="00860DB6" w:rsidP="00860DB6">
      <w:pPr>
        <w:rPr>
          <w:color w:val="000000"/>
          <w:sz w:val="22"/>
        </w:rPr>
      </w:pPr>
    </w:p>
    <w:p w14:paraId="35A29F8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Время:12:04:56</w:t>
      </w:r>
    </w:p>
    <w:p w14:paraId="1FBAA64F" w14:textId="77777777" w:rsidR="00860DB6" w:rsidRPr="00860DB6" w:rsidRDefault="00860DB6" w:rsidP="00860DB6">
      <w:pPr>
        <w:rPr>
          <w:color w:val="000000"/>
          <w:sz w:val="22"/>
        </w:rPr>
      </w:pPr>
    </w:p>
    <w:p w14:paraId="2A264A68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3C215AEA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11B6FC3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3C8F7B7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64918384" w14:textId="77777777" w:rsidR="00860DB6" w:rsidRPr="00860DB6" w:rsidRDefault="00860DB6" w:rsidP="00860DB6">
      <w:pPr>
        <w:rPr>
          <w:color w:val="000000"/>
          <w:sz w:val="22"/>
        </w:rPr>
      </w:pPr>
    </w:p>
    <w:p w14:paraId="7191968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6007, Пылящая поверхность</w:t>
      </w:r>
    </w:p>
    <w:p w14:paraId="5547D00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6007 01, Взрывные работы</w:t>
      </w:r>
    </w:p>
    <w:p w14:paraId="277DF37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01D7252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BB71FB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4A457E6" w14:textId="77777777" w:rsidR="00860DB6" w:rsidRPr="00860DB6" w:rsidRDefault="00860DB6" w:rsidP="00860DB6">
      <w:pPr>
        <w:rPr>
          <w:color w:val="000000"/>
          <w:sz w:val="22"/>
        </w:rPr>
      </w:pPr>
    </w:p>
    <w:p w14:paraId="5B40D05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61EB4B1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Взрывчатое вещество: Граммонит, Аммонит ЖВ</w:t>
      </w:r>
    </w:p>
    <w:p w14:paraId="52C387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860DB6">
        <w:rPr>
          <w:b/>
          <w:i/>
          <w:color w:val="000000"/>
          <w:sz w:val="22"/>
        </w:rPr>
        <w:t xml:space="preserve">A = </w:t>
      </w:r>
      <w:r w:rsidRPr="00860DB6">
        <w:rPr>
          <w:b/>
          <w:color w:val="000000"/>
        </w:rPr>
        <w:t>890.41</w:t>
      </w:r>
    </w:p>
    <w:p w14:paraId="40E4FB8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860DB6">
        <w:rPr>
          <w:b/>
          <w:i/>
          <w:color w:val="000000"/>
          <w:sz w:val="22"/>
        </w:rPr>
        <w:t xml:space="preserve">AJ = </w:t>
      </w:r>
      <w:r w:rsidRPr="00860DB6">
        <w:rPr>
          <w:b/>
          <w:color w:val="000000"/>
        </w:rPr>
        <w:t>50</w:t>
      </w:r>
    </w:p>
    <w:p w14:paraId="4BFA70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Объем взорванной горной породы, м3/год, </w:t>
      </w:r>
      <w:r w:rsidRPr="00860DB6">
        <w:rPr>
          <w:b/>
          <w:i/>
          <w:color w:val="000000"/>
          <w:sz w:val="22"/>
        </w:rPr>
        <w:t xml:space="preserve">V = </w:t>
      </w:r>
      <w:r w:rsidRPr="00860DB6">
        <w:rPr>
          <w:b/>
          <w:color w:val="000000"/>
        </w:rPr>
        <w:t>890410</w:t>
      </w:r>
    </w:p>
    <w:p w14:paraId="4A1395A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860DB6">
        <w:rPr>
          <w:b/>
          <w:i/>
          <w:color w:val="000000"/>
          <w:sz w:val="22"/>
        </w:rPr>
        <w:t xml:space="preserve">VJ = </w:t>
      </w:r>
      <w:r w:rsidRPr="00860DB6">
        <w:rPr>
          <w:b/>
          <w:color w:val="000000"/>
        </w:rPr>
        <w:t>50000</w:t>
      </w:r>
    </w:p>
    <w:p w14:paraId="6F645E8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Крепость горной массы по шкале М.М.Протодьяконова: &gt;14</w:t>
      </w:r>
    </w:p>
    <w:p w14:paraId="237FB75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Удельное пылевыделение, кг/м3 взорванной породы (табл.3.5.2), </w:t>
      </w:r>
      <w:r w:rsidRPr="00860DB6">
        <w:rPr>
          <w:b/>
          <w:i/>
          <w:color w:val="000000"/>
          <w:sz w:val="22"/>
        </w:rPr>
        <w:t xml:space="preserve">QN = </w:t>
      </w:r>
      <w:r w:rsidRPr="00860DB6">
        <w:rPr>
          <w:b/>
          <w:color w:val="000000"/>
        </w:rPr>
        <w:t>0.11</w:t>
      </w:r>
    </w:p>
    <w:p w14:paraId="1CDD31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газоподавления, в долях единицы, </w:t>
      </w:r>
      <w:r w:rsidRPr="00860DB6">
        <w:rPr>
          <w:b/>
          <w:i/>
          <w:color w:val="000000"/>
          <w:sz w:val="22"/>
        </w:rPr>
        <w:t xml:space="preserve">N = </w:t>
      </w:r>
      <w:r w:rsidRPr="00860DB6">
        <w:rPr>
          <w:b/>
          <w:color w:val="000000"/>
        </w:rPr>
        <w:t>0</w:t>
      </w:r>
    </w:p>
    <w:p w14:paraId="5AD91C9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N1 = </w:t>
      </w:r>
      <w:r w:rsidRPr="00860DB6">
        <w:rPr>
          <w:b/>
          <w:color w:val="000000"/>
        </w:rPr>
        <w:t>0.85</w:t>
      </w:r>
    </w:p>
    <w:p w14:paraId="36425D4B" w14:textId="77777777" w:rsidR="00860DB6" w:rsidRPr="00860DB6" w:rsidRDefault="00860DB6" w:rsidP="00860DB6">
      <w:pPr>
        <w:rPr>
          <w:b/>
          <w:color w:val="000000"/>
        </w:rPr>
      </w:pPr>
    </w:p>
    <w:p w14:paraId="03576E26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A2F645C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18FA87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Валовый, т/год (3.5.4), </w:t>
      </w:r>
      <w:r w:rsidRPr="00860DB6">
        <w:rPr>
          <w:b/>
          <w:i/>
          <w:color w:val="000000"/>
          <w:sz w:val="22"/>
        </w:rPr>
        <w:t xml:space="preserve">_M_ = </w:t>
      </w:r>
      <w:r w:rsidRPr="00860DB6">
        <w:rPr>
          <w:b/>
          <w:i/>
          <w:color w:val="000000"/>
        </w:rPr>
        <w:t xml:space="preserve">0.16 · QN · V · (1-N1) / 1000 = </w:t>
      </w:r>
      <w:r w:rsidRPr="00860DB6">
        <w:rPr>
          <w:b/>
          <w:color w:val="000000"/>
        </w:rPr>
        <w:t>0.16 · 0.11 · 890410 · (1-0.85) / 1000 = 2.3506824</w:t>
      </w:r>
    </w:p>
    <w:p w14:paraId="3686B9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г/с (3.5.6), </w:t>
      </w:r>
      <w:r w:rsidRPr="00860DB6">
        <w:rPr>
          <w:b/>
          <w:i/>
          <w:color w:val="000000"/>
          <w:sz w:val="22"/>
        </w:rPr>
        <w:t xml:space="preserve">_G_ = </w:t>
      </w:r>
      <w:r w:rsidRPr="00860DB6">
        <w:rPr>
          <w:b/>
          <w:i/>
          <w:color w:val="000000"/>
        </w:rPr>
        <w:t xml:space="preserve">0.16 · QN · VJ · (1-N1) · 1000 / 1200 = </w:t>
      </w:r>
      <w:r w:rsidRPr="00860DB6">
        <w:rPr>
          <w:b/>
          <w:color w:val="000000"/>
        </w:rPr>
        <w:t>0.16 · 0.11 · 50000 · (1-0.85) · 1000 / 1200 = 110</w:t>
      </w:r>
    </w:p>
    <w:p w14:paraId="50CDD9BC" w14:textId="77777777" w:rsidR="00860DB6" w:rsidRPr="00860DB6" w:rsidRDefault="00860DB6" w:rsidP="00860DB6">
      <w:pPr>
        <w:rPr>
          <w:b/>
          <w:color w:val="000000"/>
        </w:rPr>
      </w:pPr>
    </w:p>
    <w:p w14:paraId="654F35B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Крепость породы: &gt;14</w:t>
      </w:r>
    </w:p>
    <w:p w14:paraId="2DF8BC93" w14:textId="77777777" w:rsidR="00860DB6" w:rsidRPr="00860DB6" w:rsidRDefault="00860DB6" w:rsidP="00860DB6">
      <w:pPr>
        <w:rPr>
          <w:color w:val="000000"/>
          <w:sz w:val="22"/>
        </w:rPr>
      </w:pPr>
    </w:p>
    <w:p w14:paraId="44F7758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Удельное выделение СО из пылегазового облака, т/т (табл.3.5.1),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0.014</w:t>
      </w:r>
    </w:p>
    <w:p w14:paraId="646CFF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860DB6">
        <w:rPr>
          <w:b/>
          <w:i/>
          <w:color w:val="000000"/>
          <w:sz w:val="22"/>
        </w:rPr>
        <w:t xml:space="preserve">M1GOD = </w:t>
      </w:r>
      <w:r w:rsidRPr="00860DB6">
        <w:rPr>
          <w:b/>
          <w:i/>
          <w:color w:val="000000"/>
        </w:rPr>
        <w:t xml:space="preserve">Q · A · (1-N) = </w:t>
      </w:r>
      <w:r w:rsidRPr="00860DB6">
        <w:rPr>
          <w:b/>
          <w:color w:val="000000"/>
        </w:rPr>
        <w:t>0.014 · 890.41 · (1-0) = 12.47</w:t>
      </w:r>
    </w:p>
    <w:p w14:paraId="4A42B52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Удельное выделение CO из взорванной горной породы, т/т (табл.3.5.1), </w:t>
      </w:r>
      <w:r w:rsidRPr="00860DB6">
        <w:rPr>
          <w:b/>
          <w:i/>
          <w:color w:val="000000"/>
          <w:sz w:val="22"/>
        </w:rPr>
        <w:t xml:space="preserve">Q1 = </w:t>
      </w:r>
      <w:r w:rsidRPr="00860DB6">
        <w:rPr>
          <w:b/>
          <w:color w:val="000000"/>
        </w:rPr>
        <w:t>0.006</w:t>
      </w:r>
    </w:p>
    <w:p w14:paraId="37E3C5F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860DB6">
        <w:rPr>
          <w:b/>
          <w:i/>
          <w:color w:val="000000"/>
          <w:sz w:val="22"/>
        </w:rPr>
        <w:t xml:space="preserve">M2GOD = </w:t>
      </w:r>
      <w:r w:rsidRPr="00860DB6">
        <w:rPr>
          <w:b/>
          <w:i/>
          <w:color w:val="000000"/>
        </w:rPr>
        <w:t xml:space="preserve">Q1 · A = </w:t>
      </w:r>
      <w:r w:rsidRPr="00860DB6">
        <w:rPr>
          <w:b/>
          <w:color w:val="000000"/>
        </w:rPr>
        <w:t>0.006 · 890.41 = 5.34</w:t>
      </w:r>
    </w:p>
    <w:p w14:paraId="51F6AA54" w14:textId="77777777" w:rsidR="00860DB6" w:rsidRPr="00860DB6" w:rsidRDefault="00860DB6" w:rsidP="00860DB6">
      <w:pPr>
        <w:rPr>
          <w:b/>
          <w:color w:val="000000"/>
        </w:rPr>
      </w:pPr>
    </w:p>
    <w:p w14:paraId="05FD608B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570EEC8A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1AF3843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кол-во выбросов при взрыве, т/год (3.5.1),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M1GOD + M2GOD = </w:t>
      </w:r>
      <w:r w:rsidRPr="00860DB6">
        <w:rPr>
          <w:b/>
          <w:color w:val="000000"/>
        </w:rPr>
        <w:t>12.47 + 5.34 = 17.8</w:t>
      </w:r>
    </w:p>
    <w:p w14:paraId="7D8C76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(3.5.5), </w:t>
      </w:r>
      <w:r w:rsidRPr="00860DB6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860DB6">
        <w:rPr>
          <w:b/>
          <w:color w:val="000000"/>
        </w:rPr>
        <w:t>583.3</w:t>
      </w:r>
    </w:p>
    <w:p w14:paraId="58F14419" w14:textId="77777777" w:rsidR="00860DB6" w:rsidRPr="00860DB6" w:rsidRDefault="00860DB6" w:rsidP="00860DB6">
      <w:pPr>
        <w:rPr>
          <w:b/>
          <w:color w:val="000000"/>
        </w:rPr>
      </w:pPr>
    </w:p>
    <w:p w14:paraId="6413B0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Удельное выделение NOx из пылегазового облака, т/т (табл.3.5.1),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0.0025</w:t>
      </w:r>
    </w:p>
    <w:p w14:paraId="3B3E9DA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860DB6">
        <w:rPr>
          <w:b/>
          <w:i/>
          <w:color w:val="000000"/>
          <w:sz w:val="22"/>
        </w:rPr>
        <w:t xml:space="preserve">M1GOD = </w:t>
      </w:r>
      <w:r w:rsidRPr="00860DB6">
        <w:rPr>
          <w:b/>
          <w:i/>
          <w:color w:val="000000"/>
        </w:rPr>
        <w:t xml:space="preserve">Q · A · (1-N) = </w:t>
      </w:r>
      <w:r w:rsidRPr="00860DB6">
        <w:rPr>
          <w:b/>
          <w:color w:val="000000"/>
        </w:rPr>
        <w:t>0.0025 · 890.41 · (1-0) = 2.226</w:t>
      </w:r>
    </w:p>
    <w:p w14:paraId="3C9568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Удельное выделение NOx из взорванной горной породы, т/т (табл.3.5.1), </w:t>
      </w:r>
      <w:r w:rsidRPr="00860DB6">
        <w:rPr>
          <w:b/>
          <w:i/>
          <w:color w:val="000000"/>
          <w:sz w:val="22"/>
        </w:rPr>
        <w:t xml:space="preserve">Q1 = </w:t>
      </w:r>
      <w:r w:rsidRPr="00860DB6">
        <w:rPr>
          <w:b/>
          <w:color w:val="000000"/>
        </w:rPr>
        <w:t>0.001</w:t>
      </w:r>
    </w:p>
    <w:p w14:paraId="5374F2F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860DB6">
        <w:rPr>
          <w:b/>
          <w:i/>
          <w:color w:val="000000"/>
          <w:sz w:val="22"/>
        </w:rPr>
        <w:t xml:space="preserve">M2GOD = </w:t>
      </w:r>
      <w:r w:rsidRPr="00860DB6">
        <w:rPr>
          <w:b/>
          <w:i/>
          <w:color w:val="000000"/>
        </w:rPr>
        <w:t xml:space="preserve">Q1 · A = </w:t>
      </w:r>
      <w:r w:rsidRPr="00860DB6">
        <w:rPr>
          <w:b/>
          <w:color w:val="000000"/>
        </w:rPr>
        <w:t>0.001 · 890.41 = 0.89</w:t>
      </w:r>
    </w:p>
    <w:p w14:paraId="717B6B3F" w14:textId="77777777" w:rsidR="00860DB6" w:rsidRPr="00860DB6" w:rsidRDefault="00860DB6" w:rsidP="00860DB6">
      <w:pPr>
        <w:rPr>
          <w:b/>
          <w:color w:val="000000"/>
        </w:rPr>
      </w:pPr>
    </w:p>
    <w:p w14:paraId="6B528A7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кол-во выбросов NOx при взрыве, т/год (3.5.1),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M1GOD + M2GOD = </w:t>
      </w:r>
      <w:r w:rsidRPr="00860DB6">
        <w:rPr>
          <w:b/>
          <w:color w:val="000000"/>
        </w:rPr>
        <w:t>2.226 + 0.89 = 3.116</w:t>
      </w:r>
    </w:p>
    <w:p w14:paraId="3DF30A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 NOx, г/с (3.5.5), </w:t>
      </w:r>
      <w:r w:rsidRPr="00860DB6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860DB6">
        <w:rPr>
          <w:b/>
          <w:color w:val="000000"/>
        </w:rPr>
        <w:t>104.2</w:t>
      </w:r>
    </w:p>
    <w:p w14:paraId="0179C369" w14:textId="77777777" w:rsidR="00860DB6" w:rsidRPr="00860DB6" w:rsidRDefault="00860DB6" w:rsidP="00860DB6">
      <w:pPr>
        <w:rPr>
          <w:b/>
          <w:color w:val="000000"/>
        </w:rPr>
      </w:pPr>
    </w:p>
    <w:p w14:paraId="369B3DE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 учетом трансформации оксидов азота, получаем:</w:t>
      </w:r>
    </w:p>
    <w:p w14:paraId="116C407F" w14:textId="77777777" w:rsidR="00860DB6" w:rsidRPr="00860DB6" w:rsidRDefault="00860DB6" w:rsidP="00860DB6">
      <w:pPr>
        <w:rPr>
          <w:color w:val="000000"/>
          <w:sz w:val="22"/>
        </w:rPr>
      </w:pPr>
    </w:p>
    <w:p w14:paraId="084EDDCF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1A7B5ADE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F94489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кол-во выбросов при взрыве, т/год (2.7), </w:t>
      </w:r>
      <w:r w:rsidRPr="00860DB6">
        <w:rPr>
          <w:b/>
          <w:i/>
          <w:color w:val="000000"/>
          <w:sz w:val="22"/>
        </w:rPr>
        <w:t xml:space="preserve">_M_ = </w:t>
      </w:r>
      <w:r w:rsidRPr="00860DB6">
        <w:rPr>
          <w:b/>
          <w:i/>
          <w:color w:val="000000"/>
        </w:rPr>
        <w:t xml:space="preserve">0.8 · M = </w:t>
      </w:r>
      <w:r w:rsidRPr="00860DB6">
        <w:rPr>
          <w:b/>
          <w:color w:val="000000"/>
        </w:rPr>
        <w:t>0.8 · 3.116 = 2.4928</w:t>
      </w:r>
    </w:p>
    <w:p w14:paraId="5CFCB11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(2.7), </w:t>
      </w:r>
      <w:r w:rsidRPr="00860DB6">
        <w:rPr>
          <w:b/>
          <w:i/>
          <w:color w:val="000000"/>
          <w:sz w:val="22"/>
        </w:rPr>
        <w:t xml:space="preserve">_G_ = </w:t>
      </w:r>
      <w:r w:rsidRPr="00860DB6">
        <w:rPr>
          <w:b/>
          <w:i/>
          <w:color w:val="000000"/>
        </w:rPr>
        <w:t xml:space="preserve">0.8 · G = </w:t>
      </w:r>
      <w:r w:rsidRPr="00860DB6">
        <w:rPr>
          <w:b/>
          <w:color w:val="000000"/>
        </w:rPr>
        <w:t>0.8 · 104.2 = 83.36</w:t>
      </w:r>
    </w:p>
    <w:p w14:paraId="66F7CFB1" w14:textId="77777777" w:rsidR="00860DB6" w:rsidRPr="00860DB6" w:rsidRDefault="00860DB6" w:rsidP="00860DB6">
      <w:pPr>
        <w:rPr>
          <w:b/>
          <w:color w:val="000000"/>
        </w:rPr>
      </w:pPr>
    </w:p>
    <w:p w14:paraId="0E66595B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0304 Азот (II) оксид (Азота оксид) (6)</w:t>
      </w:r>
    </w:p>
    <w:p w14:paraId="2375E23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20921F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кол-во выбросов при взрыве, т/год (2.8), </w:t>
      </w:r>
      <w:r w:rsidRPr="00860DB6">
        <w:rPr>
          <w:b/>
          <w:i/>
          <w:color w:val="000000"/>
          <w:sz w:val="22"/>
        </w:rPr>
        <w:t xml:space="preserve">_M_ = </w:t>
      </w:r>
      <w:r w:rsidRPr="00860DB6">
        <w:rPr>
          <w:b/>
          <w:i/>
          <w:color w:val="000000"/>
        </w:rPr>
        <w:t xml:space="preserve">0.13 · M = </w:t>
      </w:r>
      <w:r w:rsidRPr="00860DB6">
        <w:rPr>
          <w:b/>
          <w:color w:val="000000"/>
        </w:rPr>
        <w:t>0.13 · 3.116 = 0.40508</w:t>
      </w:r>
    </w:p>
    <w:p w14:paraId="2451EF6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(2.8), </w:t>
      </w:r>
      <w:r w:rsidRPr="00860DB6">
        <w:rPr>
          <w:b/>
          <w:i/>
          <w:color w:val="000000"/>
          <w:sz w:val="22"/>
        </w:rPr>
        <w:t xml:space="preserve">_G_ = </w:t>
      </w:r>
      <w:r w:rsidRPr="00860DB6">
        <w:rPr>
          <w:b/>
          <w:i/>
          <w:color w:val="000000"/>
        </w:rPr>
        <w:t xml:space="preserve">0.13 · G = </w:t>
      </w:r>
      <w:r w:rsidRPr="00860DB6">
        <w:rPr>
          <w:b/>
          <w:color w:val="000000"/>
        </w:rPr>
        <w:t>0.13 · 104.2 = 13.546</w:t>
      </w:r>
    </w:p>
    <w:p w14:paraId="10110345" w14:textId="77777777" w:rsidR="00860DB6" w:rsidRPr="00860DB6" w:rsidRDefault="00860DB6" w:rsidP="00860DB6">
      <w:pPr>
        <w:rPr>
          <w:b/>
          <w:color w:val="000000"/>
        </w:rPr>
      </w:pPr>
    </w:p>
    <w:p w14:paraId="45C8779A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616E0EE0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A66A" w14:textId="563D9D5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18F5" w14:textId="14C8DC2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50C9" w14:textId="78B2B90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0A6F" w14:textId="7B7235B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53E71598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35C5" w14:textId="63344D7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B516" w14:textId="688BF77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E3C2" w14:textId="5CA15D0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83.36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05A" w14:textId="357ADCB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2.4928</w:t>
            </w:r>
          </w:p>
        </w:tc>
      </w:tr>
      <w:tr w:rsidR="00860DB6" w14:paraId="46506327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6921" w14:textId="14F898D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E644" w14:textId="200B9F5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8EC" w14:textId="78EC610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13.546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4BD" w14:textId="1F546CD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0.40508</w:t>
            </w:r>
          </w:p>
        </w:tc>
      </w:tr>
      <w:tr w:rsidR="00860DB6" w14:paraId="1DA5D1E9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DA59" w14:textId="7D72940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83F7" w14:textId="2FA6068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6955" w14:textId="0F55E44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583.3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AA1C" w14:textId="6D23533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17.8</w:t>
            </w:r>
          </w:p>
        </w:tc>
      </w:tr>
      <w:tr w:rsidR="00860DB6" w14:paraId="757793FC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B71C" w14:textId="07752BE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BE2" w14:textId="3520F7A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75A" w14:textId="4CC8D1B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820" w14:textId="4F22982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2.3506824</w:t>
            </w:r>
          </w:p>
        </w:tc>
      </w:tr>
    </w:tbl>
    <w:p w14:paraId="2E1A20E4" w14:textId="77B715B3" w:rsidR="00860DB6" w:rsidRPr="00860DB6" w:rsidRDefault="00860DB6" w:rsidP="00860DB6">
      <w:pPr>
        <w:rPr>
          <w:color w:val="000000"/>
          <w:sz w:val="22"/>
        </w:rPr>
      </w:pPr>
    </w:p>
    <w:p w14:paraId="1AD5712F" w14:textId="77777777" w:rsidR="00860DB6" w:rsidRPr="00860DB6" w:rsidRDefault="00860DB6" w:rsidP="00860DB6">
      <w:pPr>
        <w:rPr>
          <w:color w:val="000000"/>
          <w:sz w:val="22"/>
        </w:rPr>
      </w:pPr>
    </w:p>
    <w:p w14:paraId="57DD4B5B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3432B9C8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461AD4A9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26AFAE0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105F7633" w14:textId="77777777" w:rsidR="00860DB6" w:rsidRPr="00860DB6" w:rsidRDefault="00860DB6" w:rsidP="00860DB6">
      <w:pPr>
        <w:rPr>
          <w:color w:val="000000"/>
          <w:sz w:val="22"/>
        </w:rPr>
      </w:pPr>
    </w:p>
    <w:p w14:paraId="563F0E4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Время:12:45:49</w:t>
      </w:r>
    </w:p>
    <w:p w14:paraId="2372DDCA" w14:textId="77777777" w:rsidR="00860DB6" w:rsidRPr="00860DB6" w:rsidRDefault="00860DB6" w:rsidP="00860DB6">
      <w:pPr>
        <w:rPr>
          <w:color w:val="000000"/>
          <w:sz w:val="22"/>
        </w:rPr>
      </w:pPr>
    </w:p>
    <w:p w14:paraId="60AA5E51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788971DF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48C64EB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0E53AFF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C0C61AC" w14:textId="77777777" w:rsidR="00860DB6" w:rsidRPr="00860DB6" w:rsidRDefault="00860DB6" w:rsidP="00860DB6">
      <w:pPr>
        <w:rPr>
          <w:color w:val="000000"/>
          <w:sz w:val="22"/>
        </w:rPr>
      </w:pPr>
    </w:p>
    <w:p w14:paraId="22B4002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6008, Пылящая поверхность</w:t>
      </w:r>
    </w:p>
    <w:p w14:paraId="554DFC5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6008 01, Выемочно-погрузочные работы П/И</w:t>
      </w:r>
    </w:p>
    <w:p w14:paraId="3645725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65CC6CB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57C299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907F6EF" w14:textId="77777777" w:rsidR="00860DB6" w:rsidRPr="00860DB6" w:rsidRDefault="00860DB6" w:rsidP="00860DB6">
      <w:pPr>
        <w:rPr>
          <w:color w:val="000000"/>
          <w:sz w:val="22"/>
        </w:rPr>
      </w:pPr>
    </w:p>
    <w:p w14:paraId="7683D83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F059F6C" w14:textId="77777777" w:rsidR="00860DB6" w:rsidRPr="00860DB6" w:rsidRDefault="00860DB6" w:rsidP="00860DB6">
      <w:pPr>
        <w:rPr>
          <w:color w:val="000000"/>
          <w:sz w:val="22"/>
        </w:rPr>
      </w:pPr>
    </w:p>
    <w:p w14:paraId="612A26D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7AE65B3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93EED0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Весовая доля пылевой фракции в материале (табл.3.1.1), </w:t>
      </w:r>
      <w:r w:rsidRPr="00860DB6">
        <w:rPr>
          <w:b/>
          <w:i/>
          <w:color w:val="000000"/>
          <w:sz w:val="22"/>
        </w:rPr>
        <w:t xml:space="preserve">K1 = </w:t>
      </w:r>
      <w:r w:rsidRPr="00860DB6">
        <w:rPr>
          <w:b/>
          <w:color w:val="000000"/>
        </w:rPr>
        <w:t>0.04</w:t>
      </w:r>
    </w:p>
    <w:p w14:paraId="1A1658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Доля пыли, переходящей в аэрозоль (табл.3.1.1), </w:t>
      </w:r>
      <w:r w:rsidRPr="00860DB6">
        <w:rPr>
          <w:b/>
          <w:i/>
          <w:color w:val="000000"/>
          <w:sz w:val="22"/>
        </w:rPr>
        <w:t xml:space="preserve">K2 = </w:t>
      </w:r>
      <w:r w:rsidRPr="00860DB6">
        <w:rPr>
          <w:b/>
          <w:color w:val="000000"/>
        </w:rPr>
        <w:t>0.01</w:t>
      </w:r>
    </w:p>
    <w:p w14:paraId="35E8F477" w14:textId="77777777" w:rsidR="00860DB6" w:rsidRPr="00860DB6" w:rsidRDefault="00860DB6" w:rsidP="00860DB6">
      <w:pPr>
        <w:rPr>
          <w:b/>
          <w:color w:val="000000"/>
        </w:rPr>
      </w:pPr>
    </w:p>
    <w:p w14:paraId="5E7CF3BF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E113D91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539949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6C6A975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679C62F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2D204E9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4FEB41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7E754B5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E3DE32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F9E830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C5E04D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16616BB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0.2</w:t>
      </w:r>
    </w:p>
    <w:p w14:paraId="7322F4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120</w:t>
      </w:r>
    </w:p>
    <w:p w14:paraId="67FF51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A2364A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Высота падения материала, м, </w:t>
      </w:r>
      <w:r w:rsidRPr="00860DB6">
        <w:rPr>
          <w:b/>
          <w:i/>
          <w:color w:val="000000"/>
          <w:sz w:val="22"/>
        </w:rPr>
        <w:t xml:space="preserve">GB = </w:t>
      </w:r>
      <w:r w:rsidRPr="00860DB6">
        <w:rPr>
          <w:b/>
          <w:color w:val="000000"/>
        </w:rPr>
        <w:t>2</w:t>
      </w:r>
    </w:p>
    <w:p w14:paraId="22AA0F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860DB6">
        <w:rPr>
          <w:b/>
          <w:i/>
          <w:color w:val="000000"/>
          <w:sz w:val="22"/>
        </w:rPr>
        <w:t xml:space="preserve">B = </w:t>
      </w:r>
      <w:r w:rsidRPr="00860DB6">
        <w:rPr>
          <w:b/>
          <w:color w:val="000000"/>
        </w:rPr>
        <w:t>0.7</w:t>
      </w:r>
    </w:p>
    <w:p w14:paraId="5099782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860DB6">
        <w:rPr>
          <w:b/>
          <w:i/>
          <w:color w:val="000000"/>
          <w:sz w:val="22"/>
        </w:rPr>
        <w:t xml:space="preserve">GMAX = </w:t>
      </w:r>
      <w:r w:rsidRPr="00860DB6">
        <w:rPr>
          <w:b/>
          <w:color w:val="000000"/>
        </w:rPr>
        <w:t>534</w:t>
      </w:r>
    </w:p>
    <w:p w14:paraId="6789E7B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860DB6">
        <w:rPr>
          <w:b/>
          <w:i/>
          <w:color w:val="000000"/>
          <w:sz w:val="22"/>
        </w:rPr>
        <w:t xml:space="preserve">GGOD = </w:t>
      </w:r>
      <w:r w:rsidRPr="00860DB6">
        <w:rPr>
          <w:b/>
          <w:color w:val="000000"/>
        </w:rPr>
        <w:t>300000</w:t>
      </w:r>
    </w:p>
    <w:p w14:paraId="11E2300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2FE313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Вид работ: Погрузка</w:t>
      </w:r>
    </w:p>
    <w:p w14:paraId="4595B2E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(3.1.1), </w:t>
      </w:r>
      <w:r w:rsidRPr="00860DB6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534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860DB6">
        <w:rPr>
          <w:b/>
          <w:color w:val="000000"/>
        </w:rPr>
        <w:t>0.424</w:t>
      </w:r>
    </w:p>
    <w:p w14:paraId="52B9B13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Валовый выброс, т/год (3.1.2),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K1 · K2 · K3SR · K4 · K5 · K7 · K8 · K9 · KE · B · GGOD · (1-NJ) = </w:t>
      </w:r>
      <w:r w:rsidRPr="00860DB6">
        <w:rPr>
          <w:b/>
          <w:color w:val="000000"/>
        </w:rPr>
        <w:t>0.04 · 0.01 · 1.2 · 1 · 0.2 · 0.2 · 1 · 1 · 1 · 0.7 · 300000 · (1-0.85) = 0.605</w:t>
      </w:r>
    </w:p>
    <w:p w14:paraId="13A8EA21" w14:textId="77777777" w:rsidR="00860DB6" w:rsidRPr="00860DB6" w:rsidRDefault="00860DB6" w:rsidP="00860DB6">
      <w:pPr>
        <w:rPr>
          <w:color w:val="000000"/>
          <w:sz w:val="22"/>
        </w:rPr>
      </w:pPr>
    </w:p>
    <w:p w14:paraId="5C0F5A5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(3.2.1),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MAX(G,GC) = </w:t>
      </w:r>
      <w:r w:rsidRPr="00860DB6">
        <w:rPr>
          <w:b/>
          <w:color w:val="000000"/>
        </w:rPr>
        <w:t>0.424</w:t>
      </w:r>
    </w:p>
    <w:p w14:paraId="7785EC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0 + 0.605 = 0.605</w:t>
      </w:r>
    </w:p>
    <w:p w14:paraId="210A28E4" w14:textId="77777777" w:rsidR="00860DB6" w:rsidRPr="00860DB6" w:rsidRDefault="00860DB6" w:rsidP="00860DB6">
      <w:pPr>
        <w:rPr>
          <w:b/>
          <w:color w:val="000000"/>
        </w:rPr>
      </w:pPr>
    </w:p>
    <w:p w14:paraId="38D6AD09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6903B3DC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96A" w14:textId="4E17E52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2D09" w14:textId="05BDCD2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90E7" w14:textId="5D74F4F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792" w14:textId="6AE580D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418C02A8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7DA" w14:textId="334EACD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38F" w14:textId="6C4A7F3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3937" w14:textId="00FF2E2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C987" w14:textId="589A91F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0.605</w:t>
            </w:r>
          </w:p>
        </w:tc>
      </w:tr>
    </w:tbl>
    <w:p w14:paraId="69F92316" w14:textId="1DCF6808" w:rsidR="00860DB6" w:rsidRPr="00860DB6" w:rsidRDefault="00860DB6" w:rsidP="00860DB6">
      <w:pPr>
        <w:rPr>
          <w:color w:val="000000"/>
          <w:sz w:val="22"/>
        </w:rPr>
      </w:pPr>
    </w:p>
    <w:p w14:paraId="2F686E3E" w14:textId="77777777" w:rsidR="00860DB6" w:rsidRPr="00860DB6" w:rsidRDefault="00860DB6" w:rsidP="00860DB6">
      <w:pPr>
        <w:rPr>
          <w:color w:val="000000"/>
          <w:sz w:val="22"/>
        </w:rPr>
      </w:pPr>
    </w:p>
    <w:p w14:paraId="1BF7DE65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30376419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43B9E42A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4EA2C79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79763E3F" w14:textId="77777777" w:rsidR="00860DB6" w:rsidRPr="00860DB6" w:rsidRDefault="00860DB6" w:rsidP="00860DB6">
      <w:pPr>
        <w:rPr>
          <w:color w:val="000000"/>
          <w:sz w:val="22"/>
        </w:rPr>
      </w:pPr>
    </w:p>
    <w:p w14:paraId="3221448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Время:12:26:45</w:t>
      </w:r>
    </w:p>
    <w:p w14:paraId="1028486D" w14:textId="77777777" w:rsidR="00860DB6" w:rsidRPr="00860DB6" w:rsidRDefault="00860DB6" w:rsidP="00860DB6">
      <w:pPr>
        <w:rPr>
          <w:color w:val="000000"/>
          <w:sz w:val="22"/>
        </w:rPr>
      </w:pPr>
    </w:p>
    <w:p w14:paraId="6B977698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1A5FCCA0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0DAFB6D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5F586AA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30B2AD43" w14:textId="77777777" w:rsidR="00860DB6" w:rsidRPr="00860DB6" w:rsidRDefault="00860DB6" w:rsidP="00860DB6">
      <w:pPr>
        <w:rPr>
          <w:color w:val="000000"/>
          <w:sz w:val="22"/>
        </w:rPr>
      </w:pPr>
    </w:p>
    <w:p w14:paraId="0F42964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6009, Пылящая поверхность</w:t>
      </w:r>
    </w:p>
    <w:p w14:paraId="7784699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6009 01, Перемещение руды на склад</w:t>
      </w:r>
    </w:p>
    <w:p w14:paraId="46B19E4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69494C8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5C2BC2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4C4B22F" w14:textId="77777777" w:rsidR="00860DB6" w:rsidRPr="00860DB6" w:rsidRDefault="00860DB6" w:rsidP="00860DB6">
      <w:pPr>
        <w:rPr>
          <w:color w:val="000000"/>
          <w:sz w:val="22"/>
        </w:rPr>
      </w:pPr>
    </w:p>
    <w:p w14:paraId="568EF60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18D0980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669A09F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грузоподъемность (табл.3.3.1), </w:t>
      </w:r>
      <w:r w:rsidRPr="00860DB6">
        <w:rPr>
          <w:b/>
          <w:i/>
          <w:color w:val="000000"/>
          <w:sz w:val="22"/>
        </w:rPr>
        <w:t xml:space="preserve">C1 = </w:t>
      </w:r>
      <w:r w:rsidRPr="00860DB6">
        <w:rPr>
          <w:b/>
          <w:color w:val="000000"/>
        </w:rPr>
        <w:t>2.5</w:t>
      </w:r>
    </w:p>
    <w:p w14:paraId="5F1A69F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438D1D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скорость передвижения (табл.3.3.2), </w:t>
      </w:r>
      <w:r w:rsidRPr="00860DB6">
        <w:rPr>
          <w:b/>
          <w:i/>
          <w:color w:val="000000"/>
          <w:sz w:val="22"/>
        </w:rPr>
        <w:t xml:space="preserve">C2 = </w:t>
      </w:r>
      <w:r w:rsidRPr="00860DB6">
        <w:rPr>
          <w:b/>
          <w:color w:val="000000"/>
        </w:rPr>
        <w:t>2.75</w:t>
      </w:r>
    </w:p>
    <w:p w14:paraId="7F0868C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Состояние дороги: Дорога без покрытия (грунтовая)</w:t>
      </w:r>
    </w:p>
    <w:p w14:paraId="2728B41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состояние дороги (табл.3.3.3), </w:t>
      </w:r>
      <w:r w:rsidRPr="00860DB6">
        <w:rPr>
          <w:b/>
          <w:i/>
          <w:color w:val="000000"/>
          <w:sz w:val="22"/>
        </w:rPr>
        <w:t xml:space="preserve">C3 = </w:t>
      </w:r>
      <w:r w:rsidRPr="00860DB6">
        <w:rPr>
          <w:b/>
          <w:color w:val="000000"/>
        </w:rPr>
        <w:t>1</w:t>
      </w:r>
    </w:p>
    <w:p w14:paraId="76E37C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860DB6">
        <w:rPr>
          <w:b/>
          <w:i/>
          <w:color w:val="000000"/>
          <w:sz w:val="22"/>
        </w:rPr>
        <w:t xml:space="preserve">N1 = </w:t>
      </w:r>
      <w:r w:rsidRPr="00860DB6">
        <w:rPr>
          <w:b/>
          <w:color w:val="000000"/>
        </w:rPr>
        <w:t>2</w:t>
      </w:r>
    </w:p>
    <w:p w14:paraId="6F637BE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860DB6">
        <w:rPr>
          <w:b/>
          <w:i/>
          <w:color w:val="000000"/>
          <w:sz w:val="22"/>
        </w:rPr>
        <w:t xml:space="preserve">L = </w:t>
      </w:r>
      <w:r w:rsidRPr="00860DB6">
        <w:rPr>
          <w:b/>
          <w:color w:val="000000"/>
        </w:rPr>
        <w:t>1.5</w:t>
      </w:r>
    </w:p>
    <w:p w14:paraId="43F89D0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Число ходок (туда + обратно) всего транспорта в час, </w:t>
      </w:r>
      <w:r w:rsidRPr="00860DB6">
        <w:rPr>
          <w:b/>
          <w:i/>
          <w:color w:val="000000"/>
          <w:sz w:val="22"/>
        </w:rPr>
        <w:t xml:space="preserve">N = </w:t>
      </w:r>
      <w:r w:rsidRPr="00860DB6">
        <w:rPr>
          <w:b/>
          <w:color w:val="000000"/>
        </w:rPr>
        <w:t>6</w:t>
      </w:r>
    </w:p>
    <w:p w14:paraId="02FF8DA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долю пыли, уносимой в атмосферу, </w:t>
      </w:r>
      <w:r w:rsidRPr="00860DB6">
        <w:rPr>
          <w:b/>
          <w:i/>
          <w:color w:val="000000"/>
          <w:sz w:val="22"/>
        </w:rPr>
        <w:t xml:space="preserve">C7 = </w:t>
      </w:r>
      <w:r w:rsidRPr="00860DB6">
        <w:rPr>
          <w:b/>
          <w:color w:val="000000"/>
        </w:rPr>
        <w:t>0.01</w:t>
      </w:r>
    </w:p>
    <w:p w14:paraId="52B998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Пылевыделение в атмосферу на 1 км пробега, г/км, </w:t>
      </w:r>
      <w:r w:rsidRPr="00860DB6">
        <w:rPr>
          <w:b/>
          <w:i/>
          <w:color w:val="000000"/>
          <w:sz w:val="22"/>
        </w:rPr>
        <w:t xml:space="preserve">Q1 = </w:t>
      </w:r>
      <w:r w:rsidRPr="00860DB6">
        <w:rPr>
          <w:b/>
          <w:color w:val="000000"/>
        </w:rPr>
        <w:t>1450</w:t>
      </w:r>
    </w:p>
    <w:p w14:paraId="052D826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поверхностного слоя дороги,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1A3A701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увлажненность дороги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0.2</w:t>
      </w:r>
    </w:p>
    <w:p w14:paraId="68D3111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860DB6">
        <w:rPr>
          <w:b/>
          <w:i/>
          <w:color w:val="000000"/>
          <w:sz w:val="22"/>
        </w:rPr>
        <w:t xml:space="preserve">C4 = </w:t>
      </w:r>
      <w:r w:rsidRPr="00860DB6">
        <w:rPr>
          <w:b/>
          <w:color w:val="000000"/>
        </w:rPr>
        <w:t>1.45</w:t>
      </w:r>
    </w:p>
    <w:p w14:paraId="70E5A8A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860DB6">
        <w:rPr>
          <w:b/>
          <w:i/>
          <w:color w:val="000000"/>
          <w:sz w:val="22"/>
        </w:rPr>
        <w:t xml:space="preserve">V1 = </w:t>
      </w:r>
      <w:r w:rsidRPr="00860DB6">
        <w:rPr>
          <w:b/>
          <w:color w:val="000000"/>
        </w:rPr>
        <w:t>3.2</w:t>
      </w:r>
    </w:p>
    <w:p w14:paraId="6C7A5A2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860DB6">
        <w:rPr>
          <w:b/>
          <w:i/>
          <w:color w:val="000000"/>
          <w:sz w:val="22"/>
        </w:rPr>
        <w:t xml:space="preserve">V2 = </w:t>
      </w:r>
      <w:r w:rsidRPr="00860DB6">
        <w:rPr>
          <w:b/>
          <w:color w:val="000000"/>
        </w:rPr>
        <w:t>30</w:t>
      </w:r>
    </w:p>
    <w:p w14:paraId="7168022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обдува, м/с, </w:t>
      </w:r>
      <w:r w:rsidRPr="00860DB6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860DB6">
        <w:rPr>
          <w:b/>
          <w:color w:val="000000"/>
        </w:rPr>
        <w:t>5.16</w:t>
      </w:r>
    </w:p>
    <w:p w14:paraId="3C9BC2A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860DB6">
        <w:rPr>
          <w:b/>
          <w:i/>
          <w:color w:val="000000"/>
          <w:sz w:val="22"/>
        </w:rPr>
        <w:t xml:space="preserve">C5 = </w:t>
      </w:r>
      <w:r w:rsidRPr="00860DB6">
        <w:rPr>
          <w:b/>
          <w:color w:val="000000"/>
        </w:rPr>
        <w:t>1.26</w:t>
      </w:r>
    </w:p>
    <w:p w14:paraId="775B62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Площадь открытой поверхности материала в кузове,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19.2</w:t>
      </w:r>
    </w:p>
    <w:p w14:paraId="6CC8559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Перевозимый материал: Песчаник</w:t>
      </w:r>
    </w:p>
    <w:p w14:paraId="3E4CE8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E8693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перевозимого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24201F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860DB6">
        <w:rPr>
          <w:b/>
          <w:i/>
          <w:color w:val="000000"/>
          <w:sz w:val="22"/>
        </w:rPr>
        <w:t xml:space="preserve">K5M = </w:t>
      </w:r>
      <w:r w:rsidRPr="00860DB6">
        <w:rPr>
          <w:b/>
          <w:color w:val="000000"/>
        </w:rPr>
        <w:t>0.2</w:t>
      </w:r>
    </w:p>
    <w:p w14:paraId="7A0A6FA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098F9DC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7673B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D9D0B94" w14:textId="77777777" w:rsidR="00860DB6" w:rsidRPr="00860DB6" w:rsidRDefault="00860DB6" w:rsidP="00860DB6">
      <w:pPr>
        <w:rPr>
          <w:b/>
          <w:color w:val="000000"/>
        </w:rPr>
      </w:pPr>
    </w:p>
    <w:p w14:paraId="51AD2A76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FCCCB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A744F2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(3.3.1),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C1 · C2 · C3 · K5 · C7 · N · L · Q1 / 3600 + C4 · C5 · K5M · Q · S · N1 = </w:t>
      </w:r>
      <w:r w:rsidRPr="00860DB6">
        <w:rPr>
          <w:b/>
          <w:color w:val="000000"/>
        </w:rPr>
        <w:t>2.5 · 2.75 · 1 · 0.2 · 0.01 · 6 · 1.5 · 1450 / 3600 + 1.45 · 1.26 · 0.2 · 0.005 · 19.2 · 2 = 0.12</w:t>
      </w:r>
    </w:p>
    <w:p w14:paraId="0562479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(3.3.2),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0.0864 · G · (365-(TSP + TD)) = </w:t>
      </w:r>
      <w:r w:rsidRPr="00860DB6">
        <w:rPr>
          <w:b/>
          <w:color w:val="000000"/>
        </w:rPr>
        <w:t>0.0864 · 0.12 · (365-(150 + 30)) = 1.918</w:t>
      </w:r>
    </w:p>
    <w:p w14:paraId="7280E526" w14:textId="77777777" w:rsidR="00860DB6" w:rsidRPr="00860DB6" w:rsidRDefault="00860DB6" w:rsidP="00860DB6">
      <w:pPr>
        <w:rPr>
          <w:b/>
          <w:color w:val="000000"/>
        </w:rPr>
      </w:pPr>
    </w:p>
    <w:p w14:paraId="21AB3F82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1C0C2023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8D5C" w14:textId="1839A53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E7CC" w14:textId="7684529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7419" w14:textId="4D62929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A7A4" w14:textId="599DF22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523C28D6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50DE" w14:textId="68F7812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4F62" w14:textId="7A22356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2A75" w14:textId="0D672C1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ABC3" w14:textId="4A129A5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1.918</w:t>
            </w:r>
          </w:p>
        </w:tc>
      </w:tr>
    </w:tbl>
    <w:p w14:paraId="435F5EAE" w14:textId="55E3DD3D" w:rsidR="00860DB6" w:rsidRPr="00860DB6" w:rsidRDefault="00860DB6" w:rsidP="00860DB6">
      <w:pPr>
        <w:rPr>
          <w:color w:val="000000"/>
          <w:sz w:val="22"/>
        </w:rPr>
      </w:pPr>
    </w:p>
    <w:p w14:paraId="19BE9573" w14:textId="77777777" w:rsidR="00860DB6" w:rsidRPr="00860DB6" w:rsidRDefault="00860DB6" w:rsidP="00860DB6">
      <w:pPr>
        <w:rPr>
          <w:color w:val="000000"/>
          <w:sz w:val="22"/>
        </w:rPr>
      </w:pPr>
    </w:p>
    <w:p w14:paraId="004A4ECB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2694D0E9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6894A643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128006D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259A90BB" w14:textId="77777777" w:rsidR="00860DB6" w:rsidRPr="00860DB6" w:rsidRDefault="00860DB6" w:rsidP="00860DB6">
      <w:pPr>
        <w:rPr>
          <w:color w:val="000000"/>
          <w:sz w:val="22"/>
        </w:rPr>
      </w:pPr>
    </w:p>
    <w:p w14:paraId="1B897EF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Время:14:56:28</w:t>
      </w:r>
    </w:p>
    <w:p w14:paraId="7A0713F5" w14:textId="77777777" w:rsidR="00860DB6" w:rsidRPr="00860DB6" w:rsidRDefault="00860DB6" w:rsidP="00860DB6">
      <w:pPr>
        <w:rPr>
          <w:color w:val="000000"/>
          <w:sz w:val="22"/>
        </w:rPr>
      </w:pPr>
    </w:p>
    <w:p w14:paraId="11DD94B3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5E44180D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580C9F8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75FAADC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3D7BF040" w14:textId="77777777" w:rsidR="00860DB6" w:rsidRPr="00860DB6" w:rsidRDefault="00860DB6" w:rsidP="00860DB6">
      <w:pPr>
        <w:rPr>
          <w:color w:val="000000"/>
          <w:sz w:val="22"/>
        </w:rPr>
      </w:pPr>
    </w:p>
    <w:p w14:paraId="1DB35E9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6013, Пылящая поверхность</w:t>
      </w:r>
    </w:p>
    <w:p w14:paraId="7E554CE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6013 01, Заправка техники</w:t>
      </w:r>
    </w:p>
    <w:p w14:paraId="6482F2AB" w14:textId="77777777" w:rsidR="00860DB6" w:rsidRPr="00860DB6" w:rsidRDefault="00860DB6" w:rsidP="00860DB6">
      <w:pPr>
        <w:rPr>
          <w:color w:val="000000"/>
          <w:sz w:val="22"/>
        </w:rPr>
      </w:pPr>
    </w:p>
    <w:p w14:paraId="5656269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0D2E533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Методические указания по определению выбросов загрязняющих</w:t>
      </w:r>
    </w:p>
    <w:p w14:paraId="769910C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веществ в атмосферу из резервуаров РНД 211.2.02.09-2004. Астана, 2005</w:t>
      </w:r>
    </w:p>
    <w:p w14:paraId="0279531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Расчет по п. 9</w:t>
      </w:r>
    </w:p>
    <w:p w14:paraId="4106B31F" w14:textId="77777777" w:rsidR="00860DB6" w:rsidRPr="00860DB6" w:rsidRDefault="00860DB6" w:rsidP="00860DB6">
      <w:pPr>
        <w:rPr>
          <w:color w:val="000000"/>
          <w:sz w:val="22"/>
        </w:rPr>
      </w:pPr>
    </w:p>
    <w:p w14:paraId="15A6950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Нефтепродукт:Дизельное топливо</w:t>
      </w:r>
    </w:p>
    <w:p w14:paraId="028B65B9" w14:textId="77777777" w:rsidR="00860DB6" w:rsidRPr="00860DB6" w:rsidRDefault="00860DB6" w:rsidP="00860DB6">
      <w:pPr>
        <w:rPr>
          <w:color w:val="000000"/>
          <w:sz w:val="22"/>
        </w:rPr>
      </w:pPr>
    </w:p>
    <w:p w14:paraId="3D600E8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Климатическая зона: вторая - северные области РК (прил. 17)</w:t>
      </w:r>
    </w:p>
    <w:p w14:paraId="191DC93D" w14:textId="77777777" w:rsidR="00860DB6" w:rsidRPr="00860DB6" w:rsidRDefault="00860DB6" w:rsidP="00860DB6">
      <w:pPr>
        <w:rPr>
          <w:color w:val="000000"/>
          <w:sz w:val="22"/>
        </w:rPr>
      </w:pPr>
    </w:p>
    <w:p w14:paraId="6A0C6B6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Расчет выбросов от топливораздаточных колонок (ТРК)</w:t>
      </w:r>
    </w:p>
    <w:p w14:paraId="7AE4060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____________________________________________________________</w:t>
      </w:r>
    </w:p>
    <w:p w14:paraId="2EDF34A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Максимальная концентрация паров нефтепродукта при заполнении</w:t>
      </w:r>
    </w:p>
    <w:p w14:paraId="525564C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баков автомашин, г/м3 (Прил. 12), </w:t>
      </w:r>
      <w:r w:rsidRPr="00860DB6">
        <w:rPr>
          <w:b/>
          <w:i/>
          <w:color w:val="000000"/>
          <w:sz w:val="22"/>
        </w:rPr>
        <w:t xml:space="preserve">CMAX = </w:t>
      </w:r>
      <w:r w:rsidRPr="00860DB6">
        <w:rPr>
          <w:b/>
          <w:color w:val="000000"/>
        </w:rPr>
        <w:t>3.14</w:t>
      </w:r>
    </w:p>
    <w:p w14:paraId="5998F82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860DB6">
        <w:rPr>
          <w:b/>
          <w:i/>
          <w:color w:val="000000"/>
          <w:sz w:val="22"/>
        </w:rPr>
        <w:t xml:space="preserve">QOZ = </w:t>
      </w:r>
      <w:r w:rsidRPr="00860DB6">
        <w:rPr>
          <w:b/>
          <w:color w:val="000000"/>
        </w:rPr>
        <w:t>5000</w:t>
      </w:r>
    </w:p>
    <w:p w14:paraId="11F6277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Концентрация паров нефтепродукта при заполнении</w:t>
      </w:r>
    </w:p>
    <w:p w14:paraId="76AECE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баков автомашин в осенне-зимний период, г/м3 (Прил. 15), </w:t>
      </w:r>
      <w:r w:rsidRPr="00860DB6">
        <w:rPr>
          <w:b/>
          <w:i/>
          <w:color w:val="000000"/>
          <w:sz w:val="22"/>
        </w:rPr>
        <w:t xml:space="preserve">CAMOZ = </w:t>
      </w:r>
      <w:r w:rsidRPr="00860DB6">
        <w:rPr>
          <w:b/>
          <w:color w:val="000000"/>
        </w:rPr>
        <w:t>1.6</w:t>
      </w:r>
    </w:p>
    <w:p w14:paraId="4473F8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860DB6">
        <w:rPr>
          <w:b/>
          <w:i/>
          <w:color w:val="000000"/>
          <w:sz w:val="22"/>
        </w:rPr>
        <w:t xml:space="preserve">QVL = </w:t>
      </w:r>
      <w:r w:rsidRPr="00860DB6">
        <w:rPr>
          <w:b/>
          <w:color w:val="000000"/>
        </w:rPr>
        <w:t>5000</w:t>
      </w:r>
    </w:p>
    <w:p w14:paraId="05E89F1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Концентрация паров нефтепродукта при заполнении</w:t>
      </w:r>
    </w:p>
    <w:p w14:paraId="735048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баков автомашин в весенне-летний период, г/м3 (Прил. 15), </w:t>
      </w:r>
      <w:r w:rsidRPr="00860DB6">
        <w:rPr>
          <w:b/>
          <w:i/>
          <w:color w:val="000000"/>
          <w:sz w:val="22"/>
        </w:rPr>
        <w:t xml:space="preserve">CAMVL = </w:t>
      </w:r>
      <w:r w:rsidRPr="00860DB6">
        <w:rPr>
          <w:b/>
          <w:color w:val="000000"/>
        </w:rPr>
        <w:t>2.2</w:t>
      </w:r>
    </w:p>
    <w:p w14:paraId="0AE9FD8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Производительность одного рукава ТРК</w:t>
      </w:r>
    </w:p>
    <w:p w14:paraId="3ED43C3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(с учетом дискретности работы), м3/час, </w:t>
      </w:r>
      <w:r w:rsidRPr="00860DB6">
        <w:rPr>
          <w:b/>
          <w:i/>
          <w:color w:val="000000"/>
          <w:sz w:val="22"/>
        </w:rPr>
        <w:t xml:space="preserve">VTRK = </w:t>
      </w:r>
      <w:r w:rsidRPr="00860DB6">
        <w:rPr>
          <w:b/>
          <w:color w:val="000000"/>
        </w:rPr>
        <w:t>0.4</w:t>
      </w:r>
    </w:p>
    <w:p w14:paraId="7A9F825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Количество одновременно работающих рукавов ТРК, отпускающих</w:t>
      </w:r>
    </w:p>
    <w:p w14:paraId="541857D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выбранный вид нефтепродукта, </w:t>
      </w:r>
      <w:r w:rsidRPr="00860DB6">
        <w:rPr>
          <w:b/>
          <w:i/>
          <w:color w:val="000000"/>
          <w:sz w:val="22"/>
        </w:rPr>
        <w:t xml:space="preserve">NN = </w:t>
      </w:r>
      <w:r w:rsidRPr="00860DB6">
        <w:rPr>
          <w:b/>
          <w:color w:val="000000"/>
        </w:rPr>
        <w:t>2</w:t>
      </w:r>
    </w:p>
    <w:p w14:paraId="44260071" w14:textId="77777777" w:rsidR="00860DB6" w:rsidRPr="00860DB6" w:rsidRDefault="00860DB6" w:rsidP="00860DB6">
      <w:pPr>
        <w:rPr>
          <w:b/>
          <w:color w:val="000000"/>
        </w:rPr>
      </w:pPr>
    </w:p>
    <w:p w14:paraId="74EEA7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860DB6">
        <w:rPr>
          <w:b/>
          <w:i/>
          <w:color w:val="000000"/>
          <w:sz w:val="22"/>
        </w:rPr>
        <w:t xml:space="preserve">GB = </w:t>
      </w:r>
      <w:r w:rsidRPr="00860DB6">
        <w:rPr>
          <w:b/>
          <w:i/>
          <w:color w:val="000000"/>
        </w:rPr>
        <w:t xml:space="preserve">NN · CMAX · VTRK / 3600 = </w:t>
      </w:r>
      <w:r w:rsidRPr="00860DB6">
        <w:rPr>
          <w:b/>
          <w:color w:val="000000"/>
        </w:rPr>
        <w:t>2 · 3.14 · 0.4 / 3600 = 0.000698</w:t>
      </w:r>
    </w:p>
    <w:p w14:paraId="1E8AB9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Выбросы при закачке в баки автомобилей, т/год (9.2.7), </w:t>
      </w:r>
      <w:r w:rsidRPr="00860DB6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60DB6">
        <w:rPr>
          <w:b/>
          <w:color w:val="000000"/>
        </w:rPr>
        <w:t>0.019</w:t>
      </w:r>
    </w:p>
    <w:p w14:paraId="244195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Удельный выброс при проливах, г/м3, </w:t>
      </w:r>
      <w:r w:rsidRPr="00860DB6">
        <w:rPr>
          <w:b/>
          <w:i/>
          <w:color w:val="000000"/>
          <w:sz w:val="22"/>
        </w:rPr>
        <w:t xml:space="preserve">J = </w:t>
      </w:r>
      <w:r w:rsidRPr="00860DB6">
        <w:rPr>
          <w:b/>
          <w:color w:val="000000"/>
        </w:rPr>
        <w:t>50</w:t>
      </w:r>
    </w:p>
    <w:p w14:paraId="168FD2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860DB6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860DB6">
        <w:rPr>
          <w:b/>
          <w:color w:val="000000"/>
        </w:rPr>
        <w:t>0.25</w:t>
      </w:r>
    </w:p>
    <w:p w14:paraId="433B9BB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(9.2.6), </w:t>
      </w:r>
      <w:r w:rsidRPr="00860DB6">
        <w:rPr>
          <w:b/>
          <w:i/>
          <w:color w:val="000000"/>
          <w:sz w:val="22"/>
        </w:rPr>
        <w:t xml:space="preserve">MTRK = </w:t>
      </w:r>
      <w:r w:rsidRPr="00860DB6">
        <w:rPr>
          <w:b/>
          <w:i/>
          <w:color w:val="000000"/>
        </w:rPr>
        <w:t xml:space="preserve">MBA + MPRA = </w:t>
      </w:r>
      <w:r w:rsidRPr="00860DB6">
        <w:rPr>
          <w:b/>
          <w:color w:val="000000"/>
        </w:rPr>
        <w:t>0.019 + 0.25 = 0.269</w:t>
      </w:r>
    </w:p>
    <w:p w14:paraId="0B986CF6" w14:textId="77777777" w:rsidR="00860DB6" w:rsidRPr="00860DB6" w:rsidRDefault="00860DB6" w:rsidP="00860DB6">
      <w:pPr>
        <w:rPr>
          <w:b/>
          <w:color w:val="000000"/>
        </w:rPr>
      </w:pPr>
    </w:p>
    <w:p w14:paraId="0DE60CEC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50701A9A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1451959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Концентрация ЗВ в парах, % масс (Прил. 14), </w:t>
      </w:r>
      <w:r w:rsidRPr="00860DB6">
        <w:rPr>
          <w:b/>
          <w:i/>
          <w:color w:val="000000"/>
          <w:sz w:val="22"/>
        </w:rPr>
        <w:t xml:space="preserve">CI = </w:t>
      </w:r>
      <w:r w:rsidRPr="00860DB6">
        <w:rPr>
          <w:b/>
          <w:color w:val="000000"/>
        </w:rPr>
        <w:t>99.72</w:t>
      </w:r>
    </w:p>
    <w:p w14:paraId="1499868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(5.2.5), </w:t>
      </w:r>
      <w:r w:rsidRPr="00860DB6">
        <w:rPr>
          <w:b/>
          <w:i/>
          <w:color w:val="000000"/>
          <w:sz w:val="22"/>
        </w:rPr>
        <w:t xml:space="preserve">_M_ = </w:t>
      </w:r>
      <w:r w:rsidRPr="00860DB6">
        <w:rPr>
          <w:b/>
          <w:i/>
          <w:color w:val="000000"/>
        </w:rPr>
        <w:t xml:space="preserve">CI · M / 100 = </w:t>
      </w:r>
      <w:r w:rsidRPr="00860DB6">
        <w:rPr>
          <w:b/>
          <w:color w:val="000000"/>
        </w:rPr>
        <w:t>99.72 · 0.269 / 100 = 0.2682468</w:t>
      </w:r>
    </w:p>
    <w:p w14:paraId="72B4EA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из разовых выброс, г/с (5.2.4), </w:t>
      </w:r>
      <w:r w:rsidRPr="00860DB6">
        <w:rPr>
          <w:b/>
          <w:i/>
          <w:color w:val="000000"/>
          <w:sz w:val="22"/>
        </w:rPr>
        <w:t xml:space="preserve">_G_ = </w:t>
      </w:r>
      <w:r w:rsidRPr="00860DB6">
        <w:rPr>
          <w:b/>
          <w:i/>
          <w:color w:val="000000"/>
        </w:rPr>
        <w:t xml:space="preserve">CI · G / 100 = </w:t>
      </w:r>
      <w:r w:rsidRPr="00860DB6">
        <w:rPr>
          <w:b/>
          <w:color w:val="000000"/>
        </w:rPr>
        <w:t>99.72 · 0.000698 / 100 = 0.0006960456</w:t>
      </w:r>
    </w:p>
    <w:p w14:paraId="1BC5F1CE" w14:textId="77777777" w:rsidR="00860DB6" w:rsidRPr="00860DB6" w:rsidRDefault="00860DB6" w:rsidP="00860DB6">
      <w:pPr>
        <w:rPr>
          <w:b/>
          <w:color w:val="000000"/>
        </w:rPr>
      </w:pPr>
    </w:p>
    <w:p w14:paraId="33F85A54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05CB0CDE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493B20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Концентрация ЗВ в парах, % масс (Прил. 14), </w:t>
      </w:r>
      <w:r w:rsidRPr="00860DB6">
        <w:rPr>
          <w:b/>
          <w:i/>
          <w:color w:val="000000"/>
          <w:sz w:val="22"/>
        </w:rPr>
        <w:t xml:space="preserve">CI = </w:t>
      </w:r>
      <w:r w:rsidRPr="00860DB6">
        <w:rPr>
          <w:b/>
          <w:color w:val="000000"/>
        </w:rPr>
        <w:t>0.28</w:t>
      </w:r>
    </w:p>
    <w:p w14:paraId="1FA9989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(5.2.5), </w:t>
      </w:r>
      <w:r w:rsidRPr="00860DB6">
        <w:rPr>
          <w:b/>
          <w:i/>
          <w:color w:val="000000"/>
          <w:sz w:val="22"/>
        </w:rPr>
        <w:t xml:space="preserve">_M_ = </w:t>
      </w:r>
      <w:r w:rsidRPr="00860DB6">
        <w:rPr>
          <w:b/>
          <w:i/>
          <w:color w:val="000000"/>
        </w:rPr>
        <w:t xml:space="preserve">CI · M / 100 = </w:t>
      </w:r>
      <w:r w:rsidRPr="00860DB6">
        <w:rPr>
          <w:b/>
          <w:color w:val="000000"/>
        </w:rPr>
        <w:t>0.28 · 0.269 / 100 = 0.0007532</w:t>
      </w:r>
    </w:p>
    <w:p w14:paraId="374A73C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из разовых выброс, г/с (5.2.4), </w:t>
      </w:r>
      <w:r w:rsidRPr="00860DB6">
        <w:rPr>
          <w:b/>
          <w:i/>
          <w:color w:val="000000"/>
          <w:sz w:val="22"/>
        </w:rPr>
        <w:t xml:space="preserve">_G_ = </w:t>
      </w:r>
      <w:r w:rsidRPr="00860DB6">
        <w:rPr>
          <w:b/>
          <w:i/>
          <w:color w:val="000000"/>
        </w:rPr>
        <w:t xml:space="preserve">CI · G / 100 = </w:t>
      </w:r>
      <w:r w:rsidRPr="00860DB6">
        <w:rPr>
          <w:b/>
          <w:color w:val="000000"/>
        </w:rPr>
        <w:t>0.28 · 0.000698 / 100 = 0.0000019544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67022D8F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95E1" w14:textId="599AADD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B474" w14:textId="1E0B608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8634" w14:textId="3583E67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5E57" w14:textId="202CB2D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40A52D55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44A" w14:textId="1BC8F4E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C208" w14:textId="07678E9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7AC1" w14:textId="2AD626C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0.0000019544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33C1" w14:textId="749B482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0.0007532</w:t>
            </w:r>
          </w:p>
        </w:tc>
      </w:tr>
      <w:tr w:rsidR="00860DB6" w14:paraId="7AC58206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B745" w14:textId="061A0A9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E32" w14:textId="3014A6E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AC9E" w14:textId="2353F5A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0.0006960456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C09" w14:textId="6703428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0.2682468</w:t>
            </w:r>
          </w:p>
        </w:tc>
      </w:tr>
    </w:tbl>
    <w:p w14:paraId="347383CB" w14:textId="76F5304A" w:rsidR="00860DB6" w:rsidRPr="00860DB6" w:rsidRDefault="00860DB6" w:rsidP="00860DB6">
      <w:pPr>
        <w:rPr>
          <w:color w:val="000000"/>
          <w:sz w:val="22"/>
        </w:rPr>
      </w:pPr>
    </w:p>
    <w:p w14:paraId="7A4199D2" w14:textId="77777777" w:rsidR="00860DB6" w:rsidRPr="00860DB6" w:rsidRDefault="00860DB6" w:rsidP="00860DB6">
      <w:pPr>
        <w:rPr>
          <w:color w:val="000000"/>
          <w:sz w:val="22"/>
        </w:rPr>
      </w:pPr>
    </w:p>
    <w:p w14:paraId="2767EE3B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676EDB86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4D1E3DBD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7655D8D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1AEC9225" w14:textId="77777777" w:rsidR="00860DB6" w:rsidRPr="00860DB6" w:rsidRDefault="00860DB6" w:rsidP="00860DB6">
      <w:pPr>
        <w:rPr>
          <w:color w:val="000000"/>
          <w:sz w:val="22"/>
        </w:rPr>
      </w:pPr>
    </w:p>
    <w:p w14:paraId="641F1C6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Время:12:30:50</w:t>
      </w:r>
    </w:p>
    <w:p w14:paraId="2695CE2F" w14:textId="77777777" w:rsidR="00860DB6" w:rsidRPr="00860DB6" w:rsidRDefault="00860DB6" w:rsidP="00860DB6">
      <w:pPr>
        <w:rPr>
          <w:color w:val="000000"/>
          <w:sz w:val="22"/>
        </w:rPr>
      </w:pPr>
    </w:p>
    <w:p w14:paraId="7692B2C1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645E50EA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3C7BAE4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39C5A51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Объект: 0005, Вариант 1 ТОО "BAZA Construction", месторождение Западный-Камыс</w:t>
      </w:r>
    </w:p>
    <w:p w14:paraId="33AAE78A" w14:textId="77777777" w:rsidR="00860DB6" w:rsidRPr="00860DB6" w:rsidRDefault="00860DB6" w:rsidP="00860DB6">
      <w:pPr>
        <w:rPr>
          <w:color w:val="000000"/>
          <w:sz w:val="22"/>
        </w:rPr>
      </w:pPr>
    </w:p>
    <w:p w14:paraId="06D40FC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6010, Пылящая повехность</w:t>
      </w:r>
    </w:p>
    <w:p w14:paraId="43693CC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6010 01, Склад ПРС №1</w:t>
      </w:r>
    </w:p>
    <w:p w14:paraId="3EB0F02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6BDE08A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91811F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AD3618A" w14:textId="77777777" w:rsidR="00860DB6" w:rsidRPr="00860DB6" w:rsidRDefault="00860DB6" w:rsidP="00860DB6">
      <w:pPr>
        <w:rPr>
          <w:color w:val="000000"/>
          <w:sz w:val="22"/>
        </w:rPr>
      </w:pPr>
    </w:p>
    <w:p w14:paraId="3ACE69F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D26FC86" w14:textId="77777777" w:rsidR="00860DB6" w:rsidRPr="00860DB6" w:rsidRDefault="00860DB6" w:rsidP="00860DB6">
      <w:pPr>
        <w:rPr>
          <w:color w:val="000000"/>
          <w:sz w:val="22"/>
        </w:rPr>
      </w:pPr>
    </w:p>
    <w:p w14:paraId="25DCF6F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58BEEE3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Песчано-гравийная смесь (ПГС)</w:t>
      </w:r>
    </w:p>
    <w:p w14:paraId="3CB84EE4" w14:textId="77777777" w:rsidR="00860DB6" w:rsidRPr="00860DB6" w:rsidRDefault="00860DB6" w:rsidP="00860DB6">
      <w:pPr>
        <w:rPr>
          <w:color w:val="000000"/>
          <w:sz w:val="22"/>
        </w:rPr>
      </w:pPr>
    </w:p>
    <w:p w14:paraId="6760154E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1EBAFA6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6A7BED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65109D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F3D977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0EB485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67A1B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E6E9C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7B9F39C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5D23DA2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7B687C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CD51C1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7E56E0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40</w:t>
      </w:r>
    </w:p>
    <w:p w14:paraId="66CD619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0.5</w:t>
      </w:r>
    </w:p>
    <w:p w14:paraId="66C210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70AA1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368D503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0.002</w:t>
      </w:r>
    </w:p>
    <w:p w14:paraId="4F5E250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078D210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BF368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FF63D4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2AE1747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0.5 · 0.002 · 9999 · (1-0.85) = 0.37</w:t>
      </w:r>
    </w:p>
    <w:p w14:paraId="683BE13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0.5 · 0.002 · 9999 · (365-(150 + 30)) · (1-0.85) = 4.17</w:t>
      </w:r>
    </w:p>
    <w:p w14:paraId="1FF6CF5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0 + 0.37 = 0.37</w:t>
      </w:r>
    </w:p>
    <w:p w14:paraId="78BDFC6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0 + 4.17 = 4.17</w:t>
      </w:r>
    </w:p>
    <w:p w14:paraId="328E1CD6" w14:textId="77777777" w:rsidR="00860DB6" w:rsidRPr="00860DB6" w:rsidRDefault="00860DB6" w:rsidP="00860DB6">
      <w:pPr>
        <w:rPr>
          <w:b/>
          <w:color w:val="000000"/>
        </w:rPr>
      </w:pPr>
    </w:p>
    <w:p w14:paraId="263499B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469754A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Песчано-гравийная смесь (ПГС)</w:t>
      </w:r>
    </w:p>
    <w:p w14:paraId="77D295CC" w14:textId="77777777" w:rsidR="00860DB6" w:rsidRPr="00860DB6" w:rsidRDefault="00860DB6" w:rsidP="00860DB6">
      <w:pPr>
        <w:rPr>
          <w:color w:val="000000"/>
          <w:sz w:val="22"/>
        </w:rPr>
      </w:pPr>
    </w:p>
    <w:p w14:paraId="28303E67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02B3E95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962335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FB7511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4FBDEE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36EED89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9B05E1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D072D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60A6C0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558A753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56A766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7A449A2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196CA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40</w:t>
      </w:r>
    </w:p>
    <w:p w14:paraId="37418B0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0.5</w:t>
      </w:r>
    </w:p>
    <w:p w14:paraId="1A180B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8661</w:t>
      </w:r>
    </w:p>
    <w:p w14:paraId="22C21A1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0E613D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0.002</w:t>
      </w:r>
    </w:p>
    <w:p w14:paraId="4710C2F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18E88A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68B7B4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AE004E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09EA5C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0.5 · 0.002 · 8661 · (1-0.85) = 0.32</w:t>
      </w:r>
    </w:p>
    <w:p w14:paraId="469DB9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0.5 · 0.002 · 8661 · (365-(150 + 30)) · (1-0.85) = 3.61</w:t>
      </w:r>
    </w:p>
    <w:p w14:paraId="6D4DEBD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0.37 + 0.32 = 0.69</w:t>
      </w:r>
    </w:p>
    <w:p w14:paraId="0BFEF4C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4.17 + 3.61 = 7.78</w:t>
      </w:r>
    </w:p>
    <w:p w14:paraId="225D9313" w14:textId="77777777" w:rsidR="00860DB6" w:rsidRPr="00860DB6" w:rsidRDefault="00860DB6" w:rsidP="00860DB6">
      <w:pPr>
        <w:rPr>
          <w:b/>
          <w:color w:val="000000"/>
        </w:rPr>
      </w:pPr>
    </w:p>
    <w:p w14:paraId="7DFB7139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2035124E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A3B6" w14:textId="2F0BEB1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5EE1" w14:textId="77479AE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C105" w14:textId="110DF12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A24" w14:textId="5EE8197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24AEB15D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67F" w14:textId="5CD7158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D227" w14:textId="4260ABB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D7BF" w14:textId="11A93C2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8FE" w14:textId="2474F9B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7.78</w:t>
            </w:r>
          </w:p>
        </w:tc>
      </w:tr>
    </w:tbl>
    <w:p w14:paraId="4BB1D9F5" w14:textId="7ADFFD0A" w:rsidR="00860DB6" w:rsidRPr="00860DB6" w:rsidRDefault="00860DB6" w:rsidP="00860DB6">
      <w:pPr>
        <w:rPr>
          <w:color w:val="000000"/>
          <w:sz w:val="22"/>
        </w:rPr>
      </w:pPr>
    </w:p>
    <w:p w14:paraId="61A546AF" w14:textId="77777777" w:rsidR="00860DB6" w:rsidRPr="00860DB6" w:rsidRDefault="00860DB6" w:rsidP="00860DB6">
      <w:pPr>
        <w:rPr>
          <w:color w:val="000000"/>
          <w:sz w:val="22"/>
        </w:rPr>
      </w:pPr>
    </w:p>
    <w:p w14:paraId="2F9265AC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7A1974B7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2A67DED0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1C969F4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18706B9E" w14:textId="77777777" w:rsidR="00860DB6" w:rsidRPr="00860DB6" w:rsidRDefault="00860DB6" w:rsidP="00860DB6">
      <w:pPr>
        <w:rPr>
          <w:color w:val="000000"/>
          <w:sz w:val="22"/>
        </w:rPr>
      </w:pPr>
    </w:p>
    <w:p w14:paraId="65A29B1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Время:12:30:39</w:t>
      </w:r>
    </w:p>
    <w:p w14:paraId="77FE7E4A" w14:textId="77777777" w:rsidR="00860DB6" w:rsidRPr="00860DB6" w:rsidRDefault="00860DB6" w:rsidP="00860DB6">
      <w:pPr>
        <w:rPr>
          <w:color w:val="000000"/>
          <w:sz w:val="22"/>
        </w:rPr>
      </w:pPr>
    </w:p>
    <w:p w14:paraId="22F75C65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506A1703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08ADDA7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4AC8271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1C20D12D" w14:textId="77777777" w:rsidR="00860DB6" w:rsidRPr="00860DB6" w:rsidRDefault="00860DB6" w:rsidP="00860DB6">
      <w:pPr>
        <w:rPr>
          <w:color w:val="000000"/>
          <w:sz w:val="22"/>
        </w:rPr>
      </w:pPr>
    </w:p>
    <w:p w14:paraId="12E5986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6011, Пылящая поверхность</w:t>
      </w:r>
    </w:p>
    <w:p w14:paraId="5980EA7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6011 01, Склад ПРС №2</w:t>
      </w:r>
    </w:p>
    <w:p w14:paraId="1DFD83D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69FA125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EBE84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5873C7B2" w14:textId="77777777" w:rsidR="00860DB6" w:rsidRPr="00860DB6" w:rsidRDefault="00860DB6" w:rsidP="00860DB6">
      <w:pPr>
        <w:rPr>
          <w:color w:val="000000"/>
          <w:sz w:val="22"/>
        </w:rPr>
      </w:pPr>
    </w:p>
    <w:p w14:paraId="542676D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7BDAED7" w14:textId="77777777" w:rsidR="00860DB6" w:rsidRPr="00860DB6" w:rsidRDefault="00860DB6" w:rsidP="00860DB6">
      <w:pPr>
        <w:rPr>
          <w:color w:val="000000"/>
          <w:sz w:val="22"/>
        </w:rPr>
      </w:pPr>
    </w:p>
    <w:p w14:paraId="131F154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9257E8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Песчано-гравийная смесь (ПГС)</w:t>
      </w:r>
    </w:p>
    <w:p w14:paraId="4B001853" w14:textId="77777777" w:rsidR="00860DB6" w:rsidRPr="00860DB6" w:rsidRDefault="00860DB6" w:rsidP="00860DB6">
      <w:pPr>
        <w:rPr>
          <w:color w:val="000000"/>
          <w:sz w:val="22"/>
        </w:rPr>
      </w:pPr>
    </w:p>
    <w:p w14:paraId="122B51A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C43FA7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E67408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8792C3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25DB2D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BB6A59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5CBB1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F3161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7C643C5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E2C4C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9C0C5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4B0ECE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757CE0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40</w:t>
      </w:r>
    </w:p>
    <w:p w14:paraId="0FF871C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0.5</w:t>
      </w:r>
    </w:p>
    <w:p w14:paraId="518243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C91F0C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D223D1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0.002</w:t>
      </w:r>
    </w:p>
    <w:p w14:paraId="7FE503E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1F6018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373C3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F41125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48B34A2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0.5 · 0.002 · 9999 · (1-0.85) = 0.37</w:t>
      </w:r>
    </w:p>
    <w:p w14:paraId="4853B1A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0.5 · 0.002 · 9999 · (365-(150 + 30)) · (1-0.85) = 4.17</w:t>
      </w:r>
    </w:p>
    <w:p w14:paraId="60A8899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0 + 0.37 = 0.37</w:t>
      </w:r>
    </w:p>
    <w:p w14:paraId="487500D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0 + 4.17 = 4.17</w:t>
      </w:r>
    </w:p>
    <w:p w14:paraId="17CFB77B" w14:textId="77777777" w:rsidR="00860DB6" w:rsidRPr="00860DB6" w:rsidRDefault="00860DB6" w:rsidP="00860DB6">
      <w:pPr>
        <w:rPr>
          <w:b/>
          <w:color w:val="000000"/>
        </w:rPr>
      </w:pPr>
    </w:p>
    <w:p w14:paraId="2D4ED52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14017E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Песчано-гравийная смесь (ПГС)</w:t>
      </w:r>
    </w:p>
    <w:p w14:paraId="65214946" w14:textId="77777777" w:rsidR="00860DB6" w:rsidRPr="00860DB6" w:rsidRDefault="00860DB6" w:rsidP="00860DB6">
      <w:pPr>
        <w:rPr>
          <w:color w:val="000000"/>
          <w:sz w:val="22"/>
        </w:rPr>
      </w:pPr>
    </w:p>
    <w:p w14:paraId="5BAE0749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3B0609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2E0FBB2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52DCA1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148EBC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3548845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48B06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D55227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DB838D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ADBCF4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715AB36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7A603EE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39E372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40</w:t>
      </w:r>
    </w:p>
    <w:p w14:paraId="38B2F7F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0.5</w:t>
      </w:r>
    </w:p>
    <w:p w14:paraId="0FE7735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064CC7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D61CFF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0.002</w:t>
      </w:r>
    </w:p>
    <w:p w14:paraId="43AC50E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1A5576F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530CAD1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4C0D34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A07E3E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0.5 · 0.002 · 9999 · (1-0.85) = 0.37</w:t>
      </w:r>
    </w:p>
    <w:p w14:paraId="10A711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0.5 · 0.002 · 9999 · (365-(150 + 30)) · (1-0.85) = 4.17</w:t>
      </w:r>
    </w:p>
    <w:p w14:paraId="6825E13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0.37 + 0.37 = 0.74</w:t>
      </w:r>
    </w:p>
    <w:p w14:paraId="5F37EA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4.17 + 4.17 = 8.34</w:t>
      </w:r>
    </w:p>
    <w:p w14:paraId="1DDCF3D4" w14:textId="77777777" w:rsidR="00860DB6" w:rsidRPr="00860DB6" w:rsidRDefault="00860DB6" w:rsidP="00860DB6">
      <w:pPr>
        <w:rPr>
          <w:b/>
          <w:color w:val="000000"/>
        </w:rPr>
      </w:pPr>
    </w:p>
    <w:p w14:paraId="76A22C4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E5D8B3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Песчано-гравийная смесь (ПГС)</w:t>
      </w:r>
    </w:p>
    <w:p w14:paraId="612B620B" w14:textId="77777777" w:rsidR="00860DB6" w:rsidRPr="00860DB6" w:rsidRDefault="00860DB6" w:rsidP="00860DB6">
      <w:pPr>
        <w:rPr>
          <w:color w:val="000000"/>
          <w:sz w:val="22"/>
        </w:rPr>
      </w:pPr>
    </w:p>
    <w:p w14:paraId="0758D10C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B8DC856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EC1CDA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F5626C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01F3CC2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EEAF0A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249299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FA13D7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461C2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0B15B3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7BF8AA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451B772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4A433E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40</w:t>
      </w:r>
    </w:p>
    <w:p w14:paraId="415FBC0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0.5</w:t>
      </w:r>
    </w:p>
    <w:p w14:paraId="7621DF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4D3E5BE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E3EE29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0.002</w:t>
      </w:r>
    </w:p>
    <w:p w14:paraId="1E1A966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0B358C8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E2E9C2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7CA30D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281A04A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0.5 · 0.002 · 9999 · (1-0.85) = 0.37</w:t>
      </w:r>
    </w:p>
    <w:p w14:paraId="59403B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0.5 · 0.002 · 9999 · (365-(150 + 30)) · (1-0.85) = 4.17</w:t>
      </w:r>
    </w:p>
    <w:p w14:paraId="24CCE8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0.74 + 0.37 = 1.11</w:t>
      </w:r>
    </w:p>
    <w:p w14:paraId="2E9B55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8.34 + 4.17 = 12.5</w:t>
      </w:r>
    </w:p>
    <w:p w14:paraId="291E505E" w14:textId="77777777" w:rsidR="00860DB6" w:rsidRPr="00860DB6" w:rsidRDefault="00860DB6" w:rsidP="00860DB6">
      <w:pPr>
        <w:rPr>
          <w:b/>
          <w:color w:val="000000"/>
        </w:rPr>
      </w:pPr>
    </w:p>
    <w:p w14:paraId="4839594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D51A77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Песчано-гравийная смесь (ПГС)</w:t>
      </w:r>
    </w:p>
    <w:p w14:paraId="681B16C7" w14:textId="77777777" w:rsidR="00860DB6" w:rsidRPr="00860DB6" w:rsidRDefault="00860DB6" w:rsidP="00860DB6">
      <w:pPr>
        <w:rPr>
          <w:color w:val="000000"/>
          <w:sz w:val="22"/>
        </w:rPr>
      </w:pPr>
    </w:p>
    <w:p w14:paraId="76BEFEF5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D98A2B1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17D28E2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85DF3B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DF8B05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C3842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D3976F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867D8A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639CD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7B9C60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1030F1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162BC6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D2BF1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40</w:t>
      </w:r>
    </w:p>
    <w:p w14:paraId="17FEBE7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0.5</w:t>
      </w:r>
    </w:p>
    <w:p w14:paraId="2834DA1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046EF8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4A89A02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0.002</w:t>
      </w:r>
    </w:p>
    <w:p w14:paraId="45E8EE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04B405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6F8EA1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DA4EDA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37EFF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0.5 · 0.002 · 9999 · (1-0.85) = 0.37</w:t>
      </w:r>
    </w:p>
    <w:p w14:paraId="2AA5C86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0.5 · 0.002 · 9999 · (365-(150 + 30)) · (1-0.85) = 4.17</w:t>
      </w:r>
    </w:p>
    <w:p w14:paraId="4582604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1.11 + 0.37 = 1.48</w:t>
      </w:r>
    </w:p>
    <w:p w14:paraId="6A3E525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12.5 + 4.17 = 16.67</w:t>
      </w:r>
    </w:p>
    <w:p w14:paraId="05E6D890" w14:textId="77777777" w:rsidR="00860DB6" w:rsidRPr="00860DB6" w:rsidRDefault="00860DB6" w:rsidP="00860DB6">
      <w:pPr>
        <w:rPr>
          <w:b/>
          <w:color w:val="000000"/>
        </w:rPr>
      </w:pPr>
    </w:p>
    <w:p w14:paraId="46F1624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5AA46FD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Песчано-гравийная смесь (ПГС)</w:t>
      </w:r>
    </w:p>
    <w:p w14:paraId="22A7F1CD" w14:textId="77777777" w:rsidR="00860DB6" w:rsidRPr="00860DB6" w:rsidRDefault="00860DB6" w:rsidP="00860DB6">
      <w:pPr>
        <w:rPr>
          <w:color w:val="000000"/>
          <w:sz w:val="22"/>
        </w:rPr>
      </w:pPr>
    </w:p>
    <w:p w14:paraId="6E9F489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6F38244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6A62B7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E972F2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EC9784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5B4243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86BDDB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6D9884D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CDEE0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25D473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CB1E10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A212A1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64D08B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40</w:t>
      </w:r>
    </w:p>
    <w:p w14:paraId="25F6237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0.5</w:t>
      </w:r>
    </w:p>
    <w:p w14:paraId="6D9418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8091</w:t>
      </w:r>
    </w:p>
    <w:p w14:paraId="43113EB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B7036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0.002</w:t>
      </w:r>
    </w:p>
    <w:p w14:paraId="423B665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D19F0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1506DD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4DAF75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4F215AA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0.5 · 0.002 · 8091 · (1-0.85) = 0.299</w:t>
      </w:r>
    </w:p>
    <w:p w14:paraId="2D716EE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0.5 · 0.002 · 8091 · (365-(150 + 30)) · (1-0.85) = 3.375</w:t>
      </w:r>
    </w:p>
    <w:p w14:paraId="791E075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1.48 + 0.299 = 1.78</w:t>
      </w:r>
    </w:p>
    <w:p w14:paraId="6FE023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16.67 + 3.375 = 20.05</w:t>
      </w:r>
    </w:p>
    <w:p w14:paraId="139B8605" w14:textId="77777777" w:rsidR="00860DB6" w:rsidRPr="00860DB6" w:rsidRDefault="00860DB6" w:rsidP="00860DB6">
      <w:pPr>
        <w:rPr>
          <w:b/>
          <w:color w:val="000000"/>
        </w:rPr>
      </w:pPr>
    </w:p>
    <w:p w14:paraId="2324BD3C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20D54E02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3055" w14:textId="321E5DF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F24C" w14:textId="5208CD1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5C1" w14:textId="36B1A45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F419" w14:textId="57FA1FB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6D5406A2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61A" w14:textId="4B8F5C7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D83" w14:textId="55DB964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ACD" w14:textId="641FFE9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DDC" w14:textId="3A771C4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20.05</w:t>
            </w:r>
          </w:p>
        </w:tc>
      </w:tr>
    </w:tbl>
    <w:p w14:paraId="07DB7B89" w14:textId="50713C57" w:rsidR="00860DB6" w:rsidRPr="00860DB6" w:rsidRDefault="00860DB6" w:rsidP="00860DB6">
      <w:pPr>
        <w:rPr>
          <w:color w:val="000000"/>
          <w:sz w:val="22"/>
        </w:rPr>
      </w:pPr>
    </w:p>
    <w:p w14:paraId="65D34AEE" w14:textId="77777777" w:rsidR="00860DB6" w:rsidRPr="00860DB6" w:rsidRDefault="00860DB6" w:rsidP="00860DB6">
      <w:pPr>
        <w:rPr>
          <w:color w:val="000000"/>
          <w:sz w:val="22"/>
        </w:rPr>
      </w:pPr>
    </w:p>
    <w:p w14:paraId="5783B660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3CA5F130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5A5E374B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12AEDD9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4F1D35D8" w14:textId="77777777" w:rsidR="00860DB6" w:rsidRPr="00860DB6" w:rsidRDefault="00860DB6" w:rsidP="00860DB6">
      <w:pPr>
        <w:rPr>
          <w:color w:val="000000"/>
          <w:sz w:val="22"/>
        </w:rPr>
      </w:pPr>
    </w:p>
    <w:p w14:paraId="6C9D3E1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Время:12:46:58</w:t>
      </w:r>
    </w:p>
    <w:p w14:paraId="64792349" w14:textId="77777777" w:rsidR="00860DB6" w:rsidRPr="00860DB6" w:rsidRDefault="00860DB6" w:rsidP="00860DB6">
      <w:pPr>
        <w:rPr>
          <w:color w:val="000000"/>
          <w:sz w:val="22"/>
        </w:rPr>
      </w:pPr>
    </w:p>
    <w:p w14:paraId="6D20F063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260ED0A6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0F6C837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68D98D5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655548C" w14:textId="77777777" w:rsidR="00860DB6" w:rsidRPr="00860DB6" w:rsidRDefault="00860DB6" w:rsidP="00860DB6">
      <w:pPr>
        <w:rPr>
          <w:color w:val="000000"/>
          <w:sz w:val="22"/>
        </w:rPr>
      </w:pPr>
    </w:p>
    <w:p w14:paraId="1298BDF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6012, Пылящая поверхность</w:t>
      </w:r>
    </w:p>
    <w:p w14:paraId="6F39C93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6012 01, Внешний отвал вскрышных пород</w:t>
      </w:r>
    </w:p>
    <w:p w14:paraId="34D391F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2E93863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D7EB13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87B8AF4" w14:textId="77777777" w:rsidR="00860DB6" w:rsidRPr="00860DB6" w:rsidRDefault="00860DB6" w:rsidP="00860DB6">
      <w:pPr>
        <w:rPr>
          <w:color w:val="000000"/>
          <w:sz w:val="22"/>
        </w:rPr>
      </w:pPr>
    </w:p>
    <w:p w14:paraId="1CD44A2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1F4BCDA" w14:textId="77777777" w:rsidR="00860DB6" w:rsidRPr="00860DB6" w:rsidRDefault="00860DB6" w:rsidP="00860DB6">
      <w:pPr>
        <w:rPr>
          <w:color w:val="000000"/>
          <w:sz w:val="22"/>
        </w:rPr>
      </w:pPr>
    </w:p>
    <w:p w14:paraId="29C766B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378203B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6C17D8E4" w14:textId="77777777" w:rsidR="00860DB6" w:rsidRPr="00860DB6" w:rsidRDefault="00860DB6" w:rsidP="00860DB6">
      <w:pPr>
        <w:rPr>
          <w:color w:val="000000"/>
          <w:sz w:val="22"/>
        </w:rPr>
      </w:pPr>
    </w:p>
    <w:p w14:paraId="1AE8F112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860DB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30BCD15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C40327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8B0615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F965D8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2DB4AEE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22798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AA45D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6548B4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E70D2E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21208E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7BCD353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022FA0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0B8D88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FC0AE6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731959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D6E5EF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77B1C9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5B62F0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297C8D2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28548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0FB08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8D271B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01407BF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0 + 0.37 = 0.37</w:t>
      </w:r>
    </w:p>
    <w:p w14:paraId="5CAA1B1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0 + 4.17 = 4.17</w:t>
      </w:r>
    </w:p>
    <w:p w14:paraId="6B4FBDCE" w14:textId="77777777" w:rsidR="00860DB6" w:rsidRPr="00860DB6" w:rsidRDefault="00860DB6" w:rsidP="00860DB6">
      <w:pPr>
        <w:rPr>
          <w:b/>
          <w:color w:val="000000"/>
        </w:rPr>
      </w:pPr>
    </w:p>
    <w:p w14:paraId="20A9F47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E47E54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E055448" w14:textId="77777777" w:rsidR="00860DB6" w:rsidRPr="00860DB6" w:rsidRDefault="00860DB6" w:rsidP="00860DB6">
      <w:pPr>
        <w:rPr>
          <w:color w:val="000000"/>
          <w:sz w:val="22"/>
        </w:rPr>
      </w:pPr>
    </w:p>
    <w:p w14:paraId="1ECA1A5E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80E9E59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322525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CB8278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95084E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3FF7BF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A593F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628BD7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E86382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ACFA5E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33CA5AA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A05F3E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E5656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D4F8DA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69126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5E93ECA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30A739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F9740D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10F8192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A156C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A42AE4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4470A31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335C375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0A9C23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0.37 + 0.37 = 0.74</w:t>
      </w:r>
    </w:p>
    <w:p w14:paraId="2441D95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4.17 + 4.17 = 8.34</w:t>
      </w:r>
    </w:p>
    <w:p w14:paraId="5E74F258" w14:textId="77777777" w:rsidR="00860DB6" w:rsidRPr="00860DB6" w:rsidRDefault="00860DB6" w:rsidP="00860DB6">
      <w:pPr>
        <w:rPr>
          <w:b/>
          <w:color w:val="000000"/>
        </w:rPr>
      </w:pPr>
    </w:p>
    <w:p w14:paraId="63D9EB2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6A8862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1FF230B" w14:textId="77777777" w:rsidR="00860DB6" w:rsidRPr="00860DB6" w:rsidRDefault="00860DB6" w:rsidP="00860DB6">
      <w:pPr>
        <w:rPr>
          <w:color w:val="000000"/>
          <w:sz w:val="22"/>
        </w:rPr>
      </w:pPr>
    </w:p>
    <w:p w14:paraId="3E9D4222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CAC3A7B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967C1C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6012D16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C73F6C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26776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18DD775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8AD89E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89FC9E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47F1F5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678BC1A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7FA04B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3DFB33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4161F06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174E6F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4836DA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1F343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09B7EB7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C443A9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ADAD9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61A172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68160B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B280F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BC1D6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0.74 + 0.37 = 1.11</w:t>
      </w:r>
    </w:p>
    <w:p w14:paraId="1138B5B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8.34 + 4.17 = 12.5</w:t>
      </w:r>
    </w:p>
    <w:p w14:paraId="60FDC9B1" w14:textId="77777777" w:rsidR="00860DB6" w:rsidRPr="00860DB6" w:rsidRDefault="00860DB6" w:rsidP="00860DB6">
      <w:pPr>
        <w:rPr>
          <w:b/>
          <w:color w:val="000000"/>
        </w:rPr>
      </w:pPr>
    </w:p>
    <w:p w14:paraId="50279B2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BA2824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13C2E90" w14:textId="77777777" w:rsidR="00860DB6" w:rsidRPr="00860DB6" w:rsidRDefault="00860DB6" w:rsidP="00860DB6">
      <w:pPr>
        <w:rPr>
          <w:color w:val="000000"/>
          <w:sz w:val="22"/>
        </w:rPr>
      </w:pPr>
    </w:p>
    <w:p w14:paraId="1C52500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B95EE10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7A1081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177746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Степень открытости: с 4-х сторон</w:t>
      </w:r>
    </w:p>
    <w:p w14:paraId="25799A9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2E4FC1B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1CCBDCC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B00FA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99101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4654E6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786F341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AD2B1F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2B73AD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96CFD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D61918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92C7F7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40356C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8F1241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331215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B3825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DE2CA9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E2609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7455970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30D5F6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1.11 + 0.37 = 1.48</w:t>
      </w:r>
    </w:p>
    <w:p w14:paraId="56C8BE0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12.5 + 4.17 = 16.67</w:t>
      </w:r>
    </w:p>
    <w:p w14:paraId="0F760447" w14:textId="77777777" w:rsidR="00860DB6" w:rsidRPr="00860DB6" w:rsidRDefault="00860DB6" w:rsidP="00860DB6">
      <w:pPr>
        <w:rPr>
          <w:b/>
          <w:color w:val="000000"/>
        </w:rPr>
      </w:pPr>
    </w:p>
    <w:p w14:paraId="28D6F63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D41053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38FD8A70" w14:textId="77777777" w:rsidR="00860DB6" w:rsidRPr="00860DB6" w:rsidRDefault="00860DB6" w:rsidP="00860DB6">
      <w:pPr>
        <w:rPr>
          <w:color w:val="000000"/>
          <w:sz w:val="22"/>
        </w:rPr>
      </w:pPr>
    </w:p>
    <w:p w14:paraId="3E4EC77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C08FF6F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EA3D31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1F66659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306A0E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881418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232B3D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89E870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9F327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8E2030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6E6A35C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4BE2DBA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17785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1B3D56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A8669A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462715D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4F58D4A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071AB1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7E8A1F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BABC9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614719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B1B2D7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06A54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A34AC8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1.48 + 0.37 = 1.85</w:t>
      </w:r>
    </w:p>
    <w:p w14:paraId="230F5E3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16.67 + 4.17 = 20.84</w:t>
      </w:r>
    </w:p>
    <w:p w14:paraId="2E0E2F13" w14:textId="77777777" w:rsidR="00860DB6" w:rsidRPr="00860DB6" w:rsidRDefault="00860DB6" w:rsidP="00860DB6">
      <w:pPr>
        <w:rPr>
          <w:b/>
          <w:color w:val="000000"/>
        </w:rPr>
      </w:pPr>
    </w:p>
    <w:p w14:paraId="74759A5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C94283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8C5572C" w14:textId="77777777" w:rsidR="00860DB6" w:rsidRPr="00860DB6" w:rsidRDefault="00860DB6" w:rsidP="00860DB6">
      <w:pPr>
        <w:rPr>
          <w:color w:val="000000"/>
          <w:sz w:val="22"/>
        </w:rPr>
      </w:pPr>
    </w:p>
    <w:p w14:paraId="4E7A0B7E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A9D2DB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30DCBE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61EA8D3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001D612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B2FA4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65C990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730B8E2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5E38BD5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95AA95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7A17B6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AC1CE8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49F41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72A5A89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2A34105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70EAED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5FB7DA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0CD08F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45B6BA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A2E6B5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E2F9C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3CB1D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2E02BE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0B0A77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1.85 + 0.37 = 2.22</w:t>
      </w:r>
    </w:p>
    <w:p w14:paraId="5076086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20.84 + 4.17 = 25</w:t>
      </w:r>
    </w:p>
    <w:p w14:paraId="02964A08" w14:textId="77777777" w:rsidR="00860DB6" w:rsidRPr="00860DB6" w:rsidRDefault="00860DB6" w:rsidP="00860DB6">
      <w:pPr>
        <w:rPr>
          <w:b/>
          <w:color w:val="000000"/>
        </w:rPr>
      </w:pPr>
    </w:p>
    <w:p w14:paraId="3241858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BC543B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DED3258" w14:textId="77777777" w:rsidR="00860DB6" w:rsidRPr="00860DB6" w:rsidRDefault="00860DB6" w:rsidP="00860DB6">
      <w:pPr>
        <w:rPr>
          <w:color w:val="000000"/>
          <w:sz w:val="22"/>
        </w:rPr>
      </w:pPr>
    </w:p>
    <w:p w14:paraId="29D01862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9DBD1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2435BD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568D52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1389CB4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802724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2B67F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363D1A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61C527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567323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3F63329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6E5920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0C3C9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B4AC71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2B06DE8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932A6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E6386A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3F245CA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84C462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8BF4C6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846E1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33330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2E72C4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7D713E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2.22 + 0.37 = 2.59</w:t>
      </w:r>
    </w:p>
    <w:p w14:paraId="3195E6E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25 + 4.17 = 29.17</w:t>
      </w:r>
    </w:p>
    <w:p w14:paraId="51FDE760" w14:textId="77777777" w:rsidR="00860DB6" w:rsidRPr="00860DB6" w:rsidRDefault="00860DB6" w:rsidP="00860DB6">
      <w:pPr>
        <w:rPr>
          <w:b/>
          <w:color w:val="000000"/>
        </w:rPr>
      </w:pPr>
    </w:p>
    <w:p w14:paraId="2B506F5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DE4F07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6EDA91E9" w14:textId="77777777" w:rsidR="00860DB6" w:rsidRPr="00860DB6" w:rsidRDefault="00860DB6" w:rsidP="00860DB6">
      <w:pPr>
        <w:rPr>
          <w:color w:val="000000"/>
          <w:sz w:val="22"/>
        </w:rPr>
      </w:pPr>
    </w:p>
    <w:p w14:paraId="2D143BED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1A6148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1684B3A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1D76BE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1F02633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5C9CFB5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E1223C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D5EB93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E5851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3EF76C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24EE12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1AAFD0E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3ED88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403675C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132D2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E11941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8AACAA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69933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ED404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5583EDA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96D8A9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62780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482FBE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32D0919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2.59 + 0.37 = 2.96</w:t>
      </w:r>
    </w:p>
    <w:p w14:paraId="3395D42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29.17 + 4.17 = 33.34</w:t>
      </w:r>
    </w:p>
    <w:p w14:paraId="0D3B345A" w14:textId="77777777" w:rsidR="00860DB6" w:rsidRPr="00860DB6" w:rsidRDefault="00860DB6" w:rsidP="00860DB6">
      <w:pPr>
        <w:rPr>
          <w:b/>
          <w:color w:val="000000"/>
        </w:rPr>
      </w:pPr>
    </w:p>
    <w:p w14:paraId="3B79EEF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5DCDE6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EEC54AD" w14:textId="77777777" w:rsidR="00860DB6" w:rsidRPr="00860DB6" w:rsidRDefault="00860DB6" w:rsidP="00860DB6">
      <w:pPr>
        <w:rPr>
          <w:color w:val="000000"/>
          <w:sz w:val="22"/>
        </w:rPr>
      </w:pPr>
    </w:p>
    <w:p w14:paraId="3572A7C9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E745169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4CE948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3623DD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C4FB28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FFA22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21D9AB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19939F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7FA8AE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C0B38D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94BA60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79926B9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282406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27F473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6E322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E0522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2722A2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8025A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1DBC08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2E6264C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51550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2DFAF8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8EDC3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7DE2A8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2.96 + 0.37 = 3.33</w:t>
      </w:r>
    </w:p>
    <w:p w14:paraId="4812A87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33.34 + 4.17 = 37.5</w:t>
      </w:r>
    </w:p>
    <w:p w14:paraId="0E3A5EC1" w14:textId="77777777" w:rsidR="00860DB6" w:rsidRPr="00860DB6" w:rsidRDefault="00860DB6" w:rsidP="00860DB6">
      <w:pPr>
        <w:rPr>
          <w:b/>
          <w:color w:val="000000"/>
        </w:rPr>
      </w:pPr>
    </w:p>
    <w:p w14:paraId="0DDC2F1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2B28F9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38EA1104" w14:textId="77777777" w:rsidR="00860DB6" w:rsidRPr="00860DB6" w:rsidRDefault="00860DB6" w:rsidP="00860DB6">
      <w:pPr>
        <w:rPr>
          <w:color w:val="000000"/>
          <w:sz w:val="22"/>
        </w:rPr>
      </w:pPr>
    </w:p>
    <w:p w14:paraId="1ACBB5A5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2C2AA86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E5AD74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7EE975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917A22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6BD06E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2EEB67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4BBCE5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B5F824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5B171C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6EEF97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45CC49A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11CB1D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AA7BDD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D968B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2CD68A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3CCBB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0B0921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D79DD3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50AEB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29A21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F04CC6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3AD5F1D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74AED5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3.33 + 0.37 = 3.7</w:t>
      </w:r>
    </w:p>
    <w:p w14:paraId="11B4876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37.5 + 4.17 = 41.7</w:t>
      </w:r>
    </w:p>
    <w:p w14:paraId="096675A9" w14:textId="77777777" w:rsidR="00860DB6" w:rsidRPr="00860DB6" w:rsidRDefault="00860DB6" w:rsidP="00860DB6">
      <w:pPr>
        <w:rPr>
          <w:b/>
          <w:color w:val="000000"/>
        </w:rPr>
      </w:pPr>
    </w:p>
    <w:p w14:paraId="6CBE12C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B2C299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462B7264" w14:textId="77777777" w:rsidR="00860DB6" w:rsidRPr="00860DB6" w:rsidRDefault="00860DB6" w:rsidP="00860DB6">
      <w:pPr>
        <w:rPr>
          <w:color w:val="000000"/>
          <w:sz w:val="22"/>
        </w:rPr>
      </w:pPr>
    </w:p>
    <w:p w14:paraId="4F31E3AE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0EC23D5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B4E281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D23AF5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EF9A00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325E31F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114932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51637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73B1091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BB1C62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3C4131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103F1AE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D44E96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D8A955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7CAD80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514CFAB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8FA19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50D37AD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D02B62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7E3934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8C0795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2DD996A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7102C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6C5DA9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3.7 + 0.37 = 4.07</w:t>
      </w:r>
    </w:p>
    <w:p w14:paraId="199DE1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41.7 + 4.17 = 45.9</w:t>
      </w:r>
    </w:p>
    <w:p w14:paraId="05D9FEC4" w14:textId="77777777" w:rsidR="00860DB6" w:rsidRPr="00860DB6" w:rsidRDefault="00860DB6" w:rsidP="00860DB6">
      <w:pPr>
        <w:rPr>
          <w:b/>
          <w:color w:val="000000"/>
        </w:rPr>
      </w:pPr>
    </w:p>
    <w:p w14:paraId="41DB479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46DE62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Материал: Песчаник</w:t>
      </w:r>
    </w:p>
    <w:p w14:paraId="76CD24DA" w14:textId="77777777" w:rsidR="00860DB6" w:rsidRPr="00860DB6" w:rsidRDefault="00860DB6" w:rsidP="00860DB6">
      <w:pPr>
        <w:rPr>
          <w:color w:val="000000"/>
          <w:sz w:val="22"/>
        </w:rPr>
      </w:pPr>
    </w:p>
    <w:p w14:paraId="597B1536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98779F5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1243FE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23B1D1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42E7CB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4D7B5C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581031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AF12E2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B33B55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C992F3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3C4859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1A005F4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6A0AA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36BF45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27D497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B6A2D5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71C7D4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D4516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0F08F7E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B3BE07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5E6A8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243B22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23C6F5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83AC0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4.07 + 0.37 = 4.44</w:t>
      </w:r>
    </w:p>
    <w:p w14:paraId="31D3CBF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45.9 + 4.17 = 50.1</w:t>
      </w:r>
    </w:p>
    <w:p w14:paraId="43570116" w14:textId="77777777" w:rsidR="00860DB6" w:rsidRPr="00860DB6" w:rsidRDefault="00860DB6" w:rsidP="00860DB6">
      <w:pPr>
        <w:rPr>
          <w:b/>
          <w:color w:val="000000"/>
        </w:rPr>
      </w:pPr>
    </w:p>
    <w:p w14:paraId="322179B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DB82FA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226242A" w14:textId="77777777" w:rsidR="00860DB6" w:rsidRPr="00860DB6" w:rsidRDefault="00860DB6" w:rsidP="00860DB6">
      <w:pPr>
        <w:rPr>
          <w:color w:val="000000"/>
          <w:sz w:val="22"/>
        </w:rPr>
      </w:pPr>
    </w:p>
    <w:p w14:paraId="084C3C55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BF6AB85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2BBEA26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6F93264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A9B832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6F935C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BB2EC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0A8C9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7072E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74F4F5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C4257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9AC25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40C010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0FD13B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2E4B9B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E0D902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315D2B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95F2F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D20DED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7C4E1E8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986B1B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03211A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90B6BB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459421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4.44 + 0.37 = 4.81</w:t>
      </w:r>
    </w:p>
    <w:p w14:paraId="63FBC9B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50.1 + 4.17 = 54.3</w:t>
      </w:r>
    </w:p>
    <w:p w14:paraId="4F3CCE90" w14:textId="77777777" w:rsidR="00860DB6" w:rsidRPr="00860DB6" w:rsidRDefault="00860DB6" w:rsidP="00860DB6">
      <w:pPr>
        <w:rPr>
          <w:b/>
          <w:color w:val="000000"/>
        </w:rPr>
      </w:pPr>
    </w:p>
    <w:p w14:paraId="605796D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BABF34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7A84CE21" w14:textId="77777777" w:rsidR="00860DB6" w:rsidRPr="00860DB6" w:rsidRDefault="00860DB6" w:rsidP="00860DB6">
      <w:pPr>
        <w:rPr>
          <w:color w:val="000000"/>
          <w:sz w:val="22"/>
        </w:rPr>
      </w:pPr>
    </w:p>
    <w:p w14:paraId="0AE3B159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5BABCC4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5E1894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120B655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767F91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A040BC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27E87F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879663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A21C8F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5D8DE5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792FB40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A61E5E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252F71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079B7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7466B2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5FA7ECC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69B147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CC24B7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AC9BE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55C2328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B574E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D6BDE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7371D99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2F2687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4.81 + 0.37 = 5.18</w:t>
      </w:r>
    </w:p>
    <w:p w14:paraId="0B07C42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54.3 + 4.17 = 58.5</w:t>
      </w:r>
    </w:p>
    <w:p w14:paraId="720F2102" w14:textId="77777777" w:rsidR="00860DB6" w:rsidRPr="00860DB6" w:rsidRDefault="00860DB6" w:rsidP="00860DB6">
      <w:pPr>
        <w:rPr>
          <w:b/>
          <w:color w:val="000000"/>
        </w:rPr>
      </w:pPr>
    </w:p>
    <w:p w14:paraId="3C8E8F0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381654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26A668F" w14:textId="77777777" w:rsidR="00860DB6" w:rsidRPr="00860DB6" w:rsidRDefault="00860DB6" w:rsidP="00860DB6">
      <w:pPr>
        <w:rPr>
          <w:color w:val="000000"/>
          <w:sz w:val="22"/>
        </w:rPr>
      </w:pPr>
    </w:p>
    <w:p w14:paraId="2363E43B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860DB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ABF311E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818C91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4D0B14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B69B44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2B6C53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A63C48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5DD6E0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71F288F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395B4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5A0763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231182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0B1BD5B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9B68F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66117EE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B3AB6A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4F095EE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6A364D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4341E4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F155A4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73A63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42F59D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0092DB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7C32C0D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5.18 + 0.37 = 5.55</w:t>
      </w:r>
    </w:p>
    <w:p w14:paraId="39DBB9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58.5 + 4.17 = 62.7</w:t>
      </w:r>
    </w:p>
    <w:p w14:paraId="21649830" w14:textId="77777777" w:rsidR="00860DB6" w:rsidRPr="00860DB6" w:rsidRDefault="00860DB6" w:rsidP="00860DB6">
      <w:pPr>
        <w:rPr>
          <w:b/>
          <w:color w:val="000000"/>
        </w:rPr>
      </w:pPr>
    </w:p>
    <w:p w14:paraId="4E74352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0535066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C03DF01" w14:textId="77777777" w:rsidR="00860DB6" w:rsidRPr="00860DB6" w:rsidRDefault="00860DB6" w:rsidP="00860DB6">
      <w:pPr>
        <w:rPr>
          <w:color w:val="000000"/>
          <w:sz w:val="22"/>
        </w:rPr>
      </w:pPr>
    </w:p>
    <w:p w14:paraId="57F95962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9EAD27E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E7A595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AE7172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D72D3D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F8553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EAFAD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D91AA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0807C5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EDAD53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D4650B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24DC30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EFCC51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B3104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901879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38D32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5FD333B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32DC55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220744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6F9305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A05291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CB695D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9D4D98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866A85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5.55 + 0.37 = 5.92</w:t>
      </w:r>
    </w:p>
    <w:p w14:paraId="6A94925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62.7 + 4.17 = 66.9</w:t>
      </w:r>
    </w:p>
    <w:p w14:paraId="0BBE294E" w14:textId="77777777" w:rsidR="00860DB6" w:rsidRPr="00860DB6" w:rsidRDefault="00860DB6" w:rsidP="00860DB6">
      <w:pPr>
        <w:rPr>
          <w:b/>
          <w:color w:val="000000"/>
        </w:rPr>
      </w:pPr>
    </w:p>
    <w:p w14:paraId="451687B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A2633C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7E82659" w14:textId="77777777" w:rsidR="00860DB6" w:rsidRPr="00860DB6" w:rsidRDefault="00860DB6" w:rsidP="00860DB6">
      <w:pPr>
        <w:rPr>
          <w:color w:val="000000"/>
          <w:sz w:val="22"/>
        </w:rPr>
      </w:pPr>
    </w:p>
    <w:p w14:paraId="55C380EE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AD43534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C3D006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2AF3F5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1903F0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23A8F0D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119E9B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5005C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A1056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32993B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5C95CD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3E5D63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0430B71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7797B2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F71CE6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43862D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E87243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E5D550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1C0BE88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807E1B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A0A12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4D7FA6E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056C4C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17AA032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5.92 + 0.37 = 6.29</w:t>
      </w:r>
    </w:p>
    <w:p w14:paraId="6D244D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66.9 + 4.17 = 71.1</w:t>
      </w:r>
    </w:p>
    <w:p w14:paraId="7889E4EE" w14:textId="77777777" w:rsidR="00860DB6" w:rsidRPr="00860DB6" w:rsidRDefault="00860DB6" w:rsidP="00860DB6">
      <w:pPr>
        <w:rPr>
          <w:b/>
          <w:color w:val="000000"/>
        </w:rPr>
      </w:pPr>
    </w:p>
    <w:p w14:paraId="40048FD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1D4E54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3D22A560" w14:textId="77777777" w:rsidR="00860DB6" w:rsidRPr="00860DB6" w:rsidRDefault="00860DB6" w:rsidP="00860DB6">
      <w:pPr>
        <w:rPr>
          <w:color w:val="000000"/>
          <w:sz w:val="22"/>
        </w:rPr>
      </w:pPr>
    </w:p>
    <w:p w14:paraId="2C4D4A6C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3D49D5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8C50A9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8B103C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Степень открытости: с 4-х сторон</w:t>
      </w:r>
    </w:p>
    <w:p w14:paraId="548AF91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3434E3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F9044C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640B6E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E8FDA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B8B5DD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0740BC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036E9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E6097C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931FC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FECF75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4C4501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E52673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6DFE6F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916804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FA9EC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78C4BD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450A17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B387F0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6D368F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6.29 + 0.37 = 6.66</w:t>
      </w:r>
    </w:p>
    <w:p w14:paraId="6C3417E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71.1 + 4.17 = 75.3</w:t>
      </w:r>
    </w:p>
    <w:p w14:paraId="023C3F5D" w14:textId="77777777" w:rsidR="00860DB6" w:rsidRPr="00860DB6" w:rsidRDefault="00860DB6" w:rsidP="00860DB6">
      <w:pPr>
        <w:rPr>
          <w:b/>
          <w:color w:val="000000"/>
        </w:rPr>
      </w:pPr>
    </w:p>
    <w:p w14:paraId="2508A70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14DDFD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B3AA621" w14:textId="77777777" w:rsidR="00860DB6" w:rsidRPr="00860DB6" w:rsidRDefault="00860DB6" w:rsidP="00860DB6">
      <w:pPr>
        <w:rPr>
          <w:color w:val="000000"/>
          <w:sz w:val="22"/>
        </w:rPr>
      </w:pPr>
    </w:p>
    <w:p w14:paraId="5D17A369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B452975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A66A86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B8F191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106FCF4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2FD10F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713C3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22B85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17BE02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C696C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3FFA507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713ED0A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F30898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E65FDE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1B46E6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F3C76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574C78C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326B261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179B6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EAE52B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8EF2AE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B6B45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3CB510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6197C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6.66 + 0.37 = 7.03</w:t>
      </w:r>
    </w:p>
    <w:p w14:paraId="234A2B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75.3 + 4.17 = 79.5</w:t>
      </w:r>
    </w:p>
    <w:p w14:paraId="17BA3E5A" w14:textId="77777777" w:rsidR="00860DB6" w:rsidRPr="00860DB6" w:rsidRDefault="00860DB6" w:rsidP="00860DB6">
      <w:pPr>
        <w:rPr>
          <w:b/>
          <w:color w:val="000000"/>
        </w:rPr>
      </w:pPr>
    </w:p>
    <w:p w14:paraId="3E0755F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80D785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CD747D1" w14:textId="77777777" w:rsidR="00860DB6" w:rsidRPr="00860DB6" w:rsidRDefault="00860DB6" w:rsidP="00860DB6">
      <w:pPr>
        <w:rPr>
          <w:color w:val="000000"/>
          <w:sz w:val="22"/>
        </w:rPr>
      </w:pPr>
    </w:p>
    <w:p w14:paraId="7FE8157C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561ECC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A7E0F6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18EEED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A13D6F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845A16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1BDE48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B29A3D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777F04A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23669C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9C0742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9E3B02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F42A5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755681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2239C5B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F884D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750FC6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901A69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BA3E4F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2D3F0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1B5A9A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F3F4F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1BF0D3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5D462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7.03 + 0.37 = 7.4</w:t>
      </w:r>
    </w:p>
    <w:p w14:paraId="70EF24C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79.5 + 4.17 = 83.7</w:t>
      </w:r>
    </w:p>
    <w:p w14:paraId="7F6FF332" w14:textId="77777777" w:rsidR="00860DB6" w:rsidRPr="00860DB6" w:rsidRDefault="00860DB6" w:rsidP="00860DB6">
      <w:pPr>
        <w:rPr>
          <w:b/>
          <w:color w:val="000000"/>
        </w:rPr>
      </w:pPr>
    </w:p>
    <w:p w14:paraId="7E231DC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4776C2D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76B8C02" w14:textId="77777777" w:rsidR="00860DB6" w:rsidRPr="00860DB6" w:rsidRDefault="00860DB6" w:rsidP="00860DB6">
      <w:pPr>
        <w:rPr>
          <w:color w:val="000000"/>
          <w:sz w:val="22"/>
        </w:rPr>
      </w:pPr>
    </w:p>
    <w:p w14:paraId="62349102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D6441E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992F0C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6848969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E1677E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E779C0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111DFA2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0CC5C7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499C02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83A461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09E56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12CC3D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270321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7F68BEA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758BC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AF461C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5D9510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B5B770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E232A2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27F4AB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45A7C10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1D478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A38C42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14D0982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7.4 + 0.37 = 7.77</w:t>
      </w:r>
    </w:p>
    <w:p w14:paraId="3459CE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83.7 + 4.17 = 87.9</w:t>
      </w:r>
    </w:p>
    <w:p w14:paraId="201F957D" w14:textId="77777777" w:rsidR="00860DB6" w:rsidRPr="00860DB6" w:rsidRDefault="00860DB6" w:rsidP="00860DB6">
      <w:pPr>
        <w:rPr>
          <w:b/>
          <w:color w:val="000000"/>
        </w:rPr>
      </w:pPr>
    </w:p>
    <w:p w14:paraId="58BFDAD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0F88BA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4556EAB" w14:textId="77777777" w:rsidR="00860DB6" w:rsidRPr="00860DB6" w:rsidRDefault="00860DB6" w:rsidP="00860DB6">
      <w:pPr>
        <w:rPr>
          <w:color w:val="000000"/>
          <w:sz w:val="22"/>
        </w:rPr>
      </w:pPr>
    </w:p>
    <w:p w14:paraId="31BCDA80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41250B6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273C7FB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3633F2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2391BA9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6DDBD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4F4026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43637F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D82D8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5F97637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A2317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E19C2D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9F6098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244DE19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73909B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4C5958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538463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8AE745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193FBC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9917BE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363A10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D85D29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3C3FD69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61D233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7.77 + 0.37 = 8.14</w:t>
      </w:r>
    </w:p>
    <w:p w14:paraId="33F17DE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87.9 + 4.17 = 92.1</w:t>
      </w:r>
    </w:p>
    <w:p w14:paraId="5287B0C8" w14:textId="77777777" w:rsidR="00860DB6" w:rsidRPr="00860DB6" w:rsidRDefault="00860DB6" w:rsidP="00860DB6">
      <w:pPr>
        <w:rPr>
          <w:b/>
          <w:color w:val="000000"/>
        </w:rPr>
      </w:pPr>
    </w:p>
    <w:p w14:paraId="1F9B051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35B5F73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43B213EA" w14:textId="77777777" w:rsidR="00860DB6" w:rsidRPr="00860DB6" w:rsidRDefault="00860DB6" w:rsidP="00860DB6">
      <w:pPr>
        <w:rPr>
          <w:color w:val="000000"/>
          <w:sz w:val="22"/>
        </w:rPr>
      </w:pPr>
    </w:p>
    <w:p w14:paraId="62B9540E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4FC2E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96022D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206E50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193466D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50633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E9292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32015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4E9B7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E15020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53D8B6A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648B74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AD97C9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2E9278C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14A3E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C3C0C2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28092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14F93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019CDD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5547E49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228B00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E29047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4D099E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FC871E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8.14 + 0.37 = 8.51</w:t>
      </w:r>
    </w:p>
    <w:p w14:paraId="5682C20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92.1 + 4.17 = 96.3</w:t>
      </w:r>
    </w:p>
    <w:p w14:paraId="0B87AA0E" w14:textId="77777777" w:rsidR="00860DB6" w:rsidRPr="00860DB6" w:rsidRDefault="00860DB6" w:rsidP="00860DB6">
      <w:pPr>
        <w:rPr>
          <w:b/>
          <w:color w:val="000000"/>
        </w:rPr>
      </w:pPr>
    </w:p>
    <w:p w14:paraId="3026E11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35266E5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6837AD43" w14:textId="77777777" w:rsidR="00860DB6" w:rsidRPr="00860DB6" w:rsidRDefault="00860DB6" w:rsidP="00860DB6">
      <w:pPr>
        <w:rPr>
          <w:color w:val="000000"/>
          <w:sz w:val="22"/>
        </w:rPr>
      </w:pPr>
    </w:p>
    <w:p w14:paraId="5A925509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DB5EDB9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157C91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71CEE1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2144541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6830C9E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CAEA93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F09EF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81AC90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822C1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DCB8F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E1A11D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0633E6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0C91A36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9D57D8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E7216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485D134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3D588D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AE990E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259CAA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5E7791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57C70B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1B79796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7626F8D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8.51 + 0.37 = 8.88</w:t>
      </w:r>
    </w:p>
    <w:p w14:paraId="4CEAD3D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96.3 + 4.17 = 100.5</w:t>
      </w:r>
    </w:p>
    <w:p w14:paraId="5BCC7B9C" w14:textId="77777777" w:rsidR="00860DB6" w:rsidRPr="00860DB6" w:rsidRDefault="00860DB6" w:rsidP="00860DB6">
      <w:pPr>
        <w:rPr>
          <w:b/>
          <w:color w:val="000000"/>
        </w:rPr>
      </w:pPr>
    </w:p>
    <w:p w14:paraId="2794748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00A4390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665EB92" w14:textId="77777777" w:rsidR="00860DB6" w:rsidRPr="00860DB6" w:rsidRDefault="00860DB6" w:rsidP="00860DB6">
      <w:pPr>
        <w:rPr>
          <w:color w:val="000000"/>
          <w:sz w:val="22"/>
        </w:rPr>
      </w:pPr>
    </w:p>
    <w:p w14:paraId="07572524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8F3A7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4CC8F2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D269BD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3AD06D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E519FB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11DFF8F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A819E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D8D63C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7B3CF46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69676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C95EC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82B76D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06BC0EC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6BD05EE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9CEFB7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3A0ABDC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08B1DA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B9A424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8B5433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25544B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8333F7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396B5E6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C135BB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8.88 + 0.37 = 9.25</w:t>
      </w:r>
    </w:p>
    <w:p w14:paraId="37581EE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100.5 + 4.17 = 104.7</w:t>
      </w:r>
    </w:p>
    <w:p w14:paraId="62D38FF4" w14:textId="77777777" w:rsidR="00860DB6" w:rsidRPr="00860DB6" w:rsidRDefault="00860DB6" w:rsidP="00860DB6">
      <w:pPr>
        <w:rPr>
          <w:b/>
          <w:color w:val="000000"/>
        </w:rPr>
      </w:pPr>
    </w:p>
    <w:p w14:paraId="4BD3457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0E78D1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Материал: Песчаник</w:t>
      </w:r>
    </w:p>
    <w:p w14:paraId="40BCC212" w14:textId="77777777" w:rsidR="00860DB6" w:rsidRPr="00860DB6" w:rsidRDefault="00860DB6" w:rsidP="00860DB6">
      <w:pPr>
        <w:rPr>
          <w:color w:val="000000"/>
          <w:sz w:val="22"/>
        </w:rPr>
      </w:pPr>
    </w:p>
    <w:p w14:paraId="2E560DA0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283E48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71E3E1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625A292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01B5925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6B5B974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A8C57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A3DF0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83BA4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BAABAF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6025B5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064A25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4AC640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03A1A5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00A24B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0CF5FB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BD9878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18308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01E0B8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CA3723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5A8BD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29F50B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3CECAA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099533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9.25 + 0.37 = 9.62</w:t>
      </w:r>
    </w:p>
    <w:p w14:paraId="65AD508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104.7 + 4.17 = 108.9</w:t>
      </w:r>
    </w:p>
    <w:p w14:paraId="4C64ECFD" w14:textId="77777777" w:rsidR="00860DB6" w:rsidRPr="00860DB6" w:rsidRDefault="00860DB6" w:rsidP="00860DB6">
      <w:pPr>
        <w:rPr>
          <w:b/>
          <w:color w:val="000000"/>
        </w:rPr>
      </w:pPr>
    </w:p>
    <w:p w14:paraId="16CF1CE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907C68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1A04288" w14:textId="77777777" w:rsidR="00860DB6" w:rsidRPr="00860DB6" w:rsidRDefault="00860DB6" w:rsidP="00860DB6">
      <w:pPr>
        <w:rPr>
          <w:color w:val="000000"/>
          <w:sz w:val="22"/>
        </w:rPr>
      </w:pPr>
    </w:p>
    <w:p w14:paraId="0BF1129F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B7A8865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2B0EC11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3F1797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D583EA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C5EB9C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BBF9AB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24C8D0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79B9B7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82DF2B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C14F5E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49508F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F0A5B4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2833F80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4A5AD2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093E808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C95BEC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5778F9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E67CB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B04C1C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4C1A18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0E2E46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BB0442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BC552E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9.62 + 0.37 = 9.99</w:t>
      </w:r>
    </w:p>
    <w:p w14:paraId="2133F26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108.9 + 4.17 = 113.1</w:t>
      </w:r>
    </w:p>
    <w:p w14:paraId="019A423D" w14:textId="77777777" w:rsidR="00860DB6" w:rsidRPr="00860DB6" w:rsidRDefault="00860DB6" w:rsidP="00860DB6">
      <w:pPr>
        <w:rPr>
          <w:b/>
          <w:color w:val="000000"/>
        </w:rPr>
      </w:pPr>
    </w:p>
    <w:p w14:paraId="12E48B3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F1F78F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AAD92A6" w14:textId="77777777" w:rsidR="00860DB6" w:rsidRPr="00860DB6" w:rsidRDefault="00860DB6" w:rsidP="00860DB6">
      <w:pPr>
        <w:rPr>
          <w:color w:val="000000"/>
          <w:sz w:val="22"/>
        </w:rPr>
      </w:pPr>
    </w:p>
    <w:p w14:paraId="574F0749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EFC7BC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811942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CFA059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66EC6D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FF390F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3485E3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7C59DF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9B928C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10CFCC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CCCA4B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E23D16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2264A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35DB48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64C9B9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EF385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3AFD4D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CD3FF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6E636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5DE60F6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775AEA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8D749C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79C409A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DB9BFB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9.99 + 0.37 = 10.36</w:t>
      </w:r>
    </w:p>
    <w:p w14:paraId="0A6E151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113.1 + 4.17 = 117.3</w:t>
      </w:r>
    </w:p>
    <w:p w14:paraId="00CC3413" w14:textId="77777777" w:rsidR="00860DB6" w:rsidRPr="00860DB6" w:rsidRDefault="00860DB6" w:rsidP="00860DB6">
      <w:pPr>
        <w:rPr>
          <w:b/>
          <w:color w:val="000000"/>
        </w:rPr>
      </w:pPr>
    </w:p>
    <w:p w14:paraId="6E2DC04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2E7226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73673EF6" w14:textId="77777777" w:rsidR="00860DB6" w:rsidRPr="00860DB6" w:rsidRDefault="00860DB6" w:rsidP="00860DB6">
      <w:pPr>
        <w:rPr>
          <w:color w:val="000000"/>
          <w:sz w:val="22"/>
        </w:rPr>
      </w:pPr>
    </w:p>
    <w:p w14:paraId="79E96986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860DB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0B147C0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95BB85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2DC604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E5F71F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FE74D0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657229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921EA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EA6D2F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0D2682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053EC6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71DADAB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71D0BE0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74A3005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A30A62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01B8E02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5A8488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3D3AD2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17EF3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5D4934D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B6BF43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02D0AE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747A1C0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6BD0123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10.36 + 0.37 = 10.73</w:t>
      </w:r>
    </w:p>
    <w:p w14:paraId="7B5F3DE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117.3 + 4.17 = 121.5</w:t>
      </w:r>
    </w:p>
    <w:p w14:paraId="5A74961A" w14:textId="77777777" w:rsidR="00860DB6" w:rsidRPr="00860DB6" w:rsidRDefault="00860DB6" w:rsidP="00860DB6">
      <w:pPr>
        <w:rPr>
          <w:b/>
          <w:color w:val="000000"/>
        </w:rPr>
      </w:pPr>
    </w:p>
    <w:p w14:paraId="7241637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E29A44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4D98A04" w14:textId="77777777" w:rsidR="00860DB6" w:rsidRPr="00860DB6" w:rsidRDefault="00860DB6" w:rsidP="00860DB6">
      <w:pPr>
        <w:rPr>
          <w:color w:val="000000"/>
          <w:sz w:val="22"/>
        </w:rPr>
      </w:pPr>
    </w:p>
    <w:p w14:paraId="5B12EE9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8D05DE2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2973AD3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41128B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0C09A96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2DB3CC9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8A6380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411A0A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5B618F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4C4D6E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4D3074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2B43CCC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741E7E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9E377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DC35F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797D30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44885B4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5D28296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1C7799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D356F9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FD110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4ED743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49C4FA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3F02AE3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10.73 + 0.37 = 11.1</w:t>
      </w:r>
    </w:p>
    <w:p w14:paraId="7E77132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121.5 + 4.17 = 125.7</w:t>
      </w:r>
    </w:p>
    <w:p w14:paraId="2398D702" w14:textId="77777777" w:rsidR="00860DB6" w:rsidRPr="00860DB6" w:rsidRDefault="00860DB6" w:rsidP="00860DB6">
      <w:pPr>
        <w:rPr>
          <w:b/>
          <w:color w:val="000000"/>
        </w:rPr>
      </w:pPr>
    </w:p>
    <w:p w14:paraId="14BC4FB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05C0718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87355D4" w14:textId="77777777" w:rsidR="00860DB6" w:rsidRPr="00860DB6" w:rsidRDefault="00860DB6" w:rsidP="00860DB6">
      <w:pPr>
        <w:rPr>
          <w:color w:val="000000"/>
          <w:sz w:val="22"/>
        </w:rPr>
      </w:pPr>
    </w:p>
    <w:p w14:paraId="5BF2341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91E4D2F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CC60FA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B1E48C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06796A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C68FDA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C84DA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CE281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D369CA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5EABA0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2B60F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35522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79B91F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2B6319F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EF940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4281BF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F44BD2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18D9F1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0456474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427C10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2AF9F9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1A8B9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9F32C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43909C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11.1 + 0.37 = 11.47</w:t>
      </w:r>
    </w:p>
    <w:p w14:paraId="23F0DBF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125.7 + 4.17 = 129.9</w:t>
      </w:r>
    </w:p>
    <w:p w14:paraId="56C11632" w14:textId="77777777" w:rsidR="00860DB6" w:rsidRPr="00860DB6" w:rsidRDefault="00860DB6" w:rsidP="00860DB6">
      <w:pPr>
        <w:rPr>
          <w:b/>
          <w:color w:val="000000"/>
        </w:rPr>
      </w:pPr>
    </w:p>
    <w:p w14:paraId="0B9B531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67EE64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3B6B52C7" w14:textId="77777777" w:rsidR="00860DB6" w:rsidRPr="00860DB6" w:rsidRDefault="00860DB6" w:rsidP="00860DB6">
      <w:pPr>
        <w:rPr>
          <w:color w:val="000000"/>
          <w:sz w:val="22"/>
        </w:rPr>
      </w:pPr>
    </w:p>
    <w:p w14:paraId="61AB13B8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2EC4A1A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C3732A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C26B96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Степень открытости: с 4-х сторон</w:t>
      </w:r>
    </w:p>
    <w:p w14:paraId="7B75269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5F3F50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F47BD3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BB1F95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52ECB0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7920C8C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EBA9A2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3EB50D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B4DD8B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BEB60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42D5B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EF051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EDE5C8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A1B50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F9933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74AC85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F07F0F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84148D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7AAF4D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DBD210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11.47 + 0.37 = 11.84</w:t>
      </w:r>
    </w:p>
    <w:p w14:paraId="099244F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129.9 + 4.17 = 134.1</w:t>
      </w:r>
    </w:p>
    <w:p w14:paraId="00F91AB2" w14:textId="77777777" w:rsidR="00860DB6" w:rsidRPr="00860DB6" w:rsidRDefault="00860DB6" w:rsidP="00860DB6">
      <w:pPr>
        <w:rPr>
          <w:b/>
          <w:color w:val="000000"/>
        </w:rPr>
      </w:pPr>
    </w:p>
    <w:p w14:paraId="638F936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900472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7AF6B21" w14:textId="77777777" w:rsidR="00860DB6" w:rsidRPr="00860DB6" w:rsidRDefault="00860DB6" w:rsidP="00860DB6">
      <w:pPr>
        <w:rPr>
          <w:color w:val="000000"/>
          <w:sz w:val="22"/>
        </w:rPr>
      </w:pPr>
    </w:p>
    <w:p w14:paraId="6EA89BEF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C6081E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1FD5EE3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187CB9F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83440D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F2F012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111586C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B943CC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18B6C8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1343A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844E1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7819990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77AF9F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9FB5C2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4D4BA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E4951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6D279E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88F17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1A51D9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2A00F5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A064DC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6CEA70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7A97F01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7431D8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11.84 + 0.37 = 12.2</w:t>
      </w:r>
    </w:p>
    <w:p w14:paraId="58C9D5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134.1 + 4.17 = 138.3</w:t>
      </w:r>
    </w:p>
    <w:p w14:paraId="1D20A4DB" w14:textId="77777777" w:rsidR="00860DB6" w:rsidRPr="00860DB6" w:rsidRDefault="00860DB6" w:rsidP="00860DB6">
      <w:pPr>
        <w:rPr>
          <w:b/>
          <w:color w:val="000000"/>
        </w:rPr>
      </w:pPr>
    </w:p>
    <w:p w14:paraId="1337BB5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0F696A2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43CCB4DC" w14:textId="77777777" w:rsidR="00860DB6" w:rsidRPr="00860DB6" w:rsidRDefault="00860DB6" w:rsidP="00860DB6">
      <w:pPr>
        <w:rPr>
          <w:color w:val="000000"/>
          <w:sz w:val="22"/>
        </w:rPr>
      </w:pPr>
    </w:p>
    <w:p w14:paraId="70752B6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B82F0C2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C8D055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968F2D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0DC3586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30E6DB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6D247DD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0B073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57B323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BFFE5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E095D9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5511C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01CF4A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39B0A8A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636919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564359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4973581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EFCCD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1C92E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DD941F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91B85E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172BBE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77F0BA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6E9884F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12.2 + 0.37 = 12.57</w:t>
      </w:r>
    </w:p>
    <w:p w14:paraId="23DADD2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138.3 + 4.17 = 142.5</w:t>
      </w:r>
    </w:p>
    <w:p w14:paraId="00AA6511" w14:textId="77777777" w:rsidR="00860DB6" w:rsidRPr="00860DB6" w:rsidRDefault="00860DB6" w:rsidP="00860DB6">
      <w:pPr>
        <w:rPr>
          <w:b/>
          <w:color w:val="000000"/>
        </w:rPr>
      </w:pPr>
    </w:p>
    <w:p w14:paraId="627AB04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32C3E8C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4F204C47" w14:textId="77777777" w:rsidR="00860DB6" w:rsidRPr="00860DB6" w:rsidRDefault="00860DB6" w:rsidP="00860DB6">
      <w:pPr>
        <w:rPr>
          <w:color w:val="000000"/>
          <w:sz w:val="22"/>
        </w:rPr>
      </w:pPr>
    </w:p>
    <w:p w14:paraId="1CBBA1A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3AE1E6C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121B36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EB46A9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2C05849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018EA8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A81BD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C34E9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AC6000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1F1D7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E7F769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2A1A43C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1611E6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B28D3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92EF96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12821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55F324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D4BEEE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F435AB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7D56A57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127A8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D25D0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153E6AB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1C882E0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12.57 + 0.37 = 12.94</w:t>
      </w:r>
    </w:p>
    <w:p w14:paraId="1927FFB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142.5 + 4.17 = 146.7</w:t>
      </w:r>
    </w:p>
    <w:p w14:paraId="168AAC48" w14:textId="77777777" w:rsidR="00860DB6" w:rsidRPr="00860DB6" w:rsidRDefault="00860DB6" w:rsidP="00860DB6">
      <w:pPr>
        <w:rPr>
          <w:b/>
          <w:color w:val="000000"/>
        </w:rPr>
      </w:pPr>
    </w:p>
    <w:p w14:paraId="571B6D6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205FBF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3C2B4AE3" w14:textId="77777777" w:rsidR="00860DB6" w:rsidRPr="00860DB6" w:rsidRDefault="00860DB6" w:rsidP="00860DB6">
      <w:pPr>
        <w:rPr>
          <w:color w:val="000000"/>
          <w:sz w:val="22"/>
        </w:rPr>
      </w:pPr>
    </w:p>
    <w:p w14:paraId="5B08529E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0A53541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FE85F1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C5567A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E04975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D32E27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169CB2F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1FB0C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5FEE07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7AAEBB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5EA0D0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4D23430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FAA2D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3DC68A0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7FC5E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D9A23B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32511D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3630C54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32977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741DCC2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7645ED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55D175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086EAB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09323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12.94 + 0.37 = 13.3</w:t>
      </w:r>
    </w:p>
    <w:p w14:paraId="799464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146.7 + 4.17 = 150.9</w:t>
      </w:r>
    </w:p>
    <w:p w14:paraId="2AA8C457" w14:textId="77777777" w:rsidR="00860DB6" w:rsidRPr="00860DB6" w:rsidRDefault="00860DB6" w:rsidP="00860DB6">
      <w:pPr>
        <w:rPr>
          <w:b/>
          <w:color w:val="000000"/>
        </w:rPr>
      </w:pPr>
    </w:p>
    <w:p w14:paraId="1E7BA17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317751D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891B014" w14:textId="77777777" w:rsidR="00860DB6" w:rsidRPr="00860DB6" w:rsidRDefault="00860DB6" w:rsidP="00860DB6">
      <w:pPr>
        <w:rPr>
          <w:color w:val="000000"/>
          <w:sz w:val="22"/>
        </w:rPr>
      </w:pPr>
    </w:p>
    <w:p w14:paraId="6011A85F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AC375B7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201636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6DEB172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C6C87B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004CB7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73E7FB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AD0609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104091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EE662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4131BC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24EA2EC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34E8B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549F7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88DFEF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01789C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6770A0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3D7DAFB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FA8D9C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2163ACC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FCE226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0068F7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7E41271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312B35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13.3 + 0.37 = 13.67</w:t>
      </w:r>
    </w:p>
    <w:p w14:paraId="271665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150.9 + 4.17 = 155.1</w:t>
      </w:r>
    </w:p>
    <w:p w14:paraId="1E8CD7DF" w14:textId="77777777" w:rsidR="00860DB6" w:rsidRPr="00860DB6" w:rsidRDefault="00860DB6" w:rsidP="00860DB6">
      <w:pPr>
        <w:rPr>
          <w:b/>
          <w:color w:val="000000"/>
        </w:rPr>
      </w:pPr>
    </w:p>
    <w:p w14:paraId="374D57E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197252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B122D3B" w14:textId="77777777" w:rsidR="00860DB6" w:rsidRPr="00860DB6" w:rsidRDefault="00860DB6" w:rsidP="00860DB6">
      <w:pPr>
        <w:rPr>
          <w:color w:val="000000"/>
          <w:sz w:val="22"/>
        </w:rPr>
      </w:pPr>
    </w:p>
    <w:p w14:paraId="7492AC97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1A1C182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9A9B12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661543B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6E5982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A9EFC1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685E4F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8E5181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33F58E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62F1A6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09393E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967A8F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0EBC0A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2A0BDC5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2BE0BEB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501F48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5B4E2F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FB7E40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38884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B339B9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66819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5339EC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88DC0E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1BC542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13.67 + 0.37 = 14.04</w:t>
      </w:r>
    </w:p>
    <w:p w14:paraId="59FAF1C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155.1 + 4.17 = 159.3</w:t>
      </w:r>
    </w:p>
    <w:p w14:paraId="7DFF12E5" w14:textId="77777777" w:rsidR="00860DB6" w:rsidRPr="00860DB6" w:rsidRDefault="00860DB6" w:rsidP="00860DB6">
      <w:pPr>
        <w:rPr>
          <w:b/>
          <w:color w:val="000000"/>
        </w:rPr>
      </w:pPr>
    </w:p>
    <w:p w14:paraId="2E4033A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6100F3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D7ED756" w14:textId="77777777" w:rsidR="00860DB6" w:rsidRPr="00860DB6" w:rsidRDefault="00860DB6" w:rsidP="00860DB6">
      <w:pPr>
        <w:rPr>
          <w:color w:val="000000"/>
          <w:sz w:val="22"/>
        </w:rPr>
      </w:pPr>
    </w:p>
    <w:p w14:paraId="08E3D0AC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DB07B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054FE9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7471C0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078A62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185EE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BB3CF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848133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F5066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3A2C5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153B57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18FBFD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66DC03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03FB88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CFB3D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0E8B366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CDE3CE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D6F795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C32C3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19C4BA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6079F1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D7A40B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47245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35F895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14.04 + 0.37 = 14.4</w:t>
      </w:r>
    </w:p>
    <w:p w14:paraId="33FF6B3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159.3 + 4.17 = 163.5</w:t>
      </w:r>
    </w:p>
    <w:p w14:paraId="4DEEAA4E" w14:textId="77777777" w:rsidR="00860DB6" w:rsidRPr="00860DB6" w:rsidRDefault="00860DB6" w:rsidP="00860DB6">
      <w:pPr>
        <w:rPr>
          <w:b/>
          <w:color w:val="000000"/>
        </w:rPr>
      </w:pPr>
    </w:p>
    <w:p w14:paraId="521A039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45513DA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Материал: Песчаник</w:t>
      </w:r>
    </w:p>
    <w:p w14:paraId="0A888396" w14:textId="77777777" w:rsidR="00860DB6" w:rsidRPr="00860DB6" w:rsidRDefault="00860DB6" w:rsidP="00860DB6">
      <w:pPr>
        <w:rPr>
          <w:color w:val="000000"/>
          <w:sz w:val="22"/>
        </w:rPr>
      </w:pPr>
    </w:p>
    <w:p w14:paraId="7C9B3818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EE4298D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B1E427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4997AA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DB4ECC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6EFC583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B9C832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5D6F3A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6B5C1F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2413D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5C026C9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28F9BC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00774E1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3D7CE8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E4F3CD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574627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BF24C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19D33C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6B3880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0E7B52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ECFE40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9C6EA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FF5F3A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CE66E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14.4 + 0.37 = 14.77</w:t>
      </w:r>
    </w:p>
    <w:p w14:paraId="671C55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163.5 + 4.17 = 167.7</w:t>
      </w:r>
    </w:p>
    <w:p w14:paraId="3D83E6A1" w14:textId="77777777" w:rsidR="00860DB6" w:rsidRPr="00860DB6" w:rsidRDefault="00860DB6" w:rsidP="00860DB6">
      <w:pPr>
        <w:rPr>
          <w:b/>
          <w:color w:val="000000"/>
        </w:rPr>
      </w:pPr>
    </w:p>
    <w:p w14:paraId="3C666BA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025B7C5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30420080" w14:textId="77777777" w:rsidR="00860DB6" w:rsidRPr="00860DB6" w:rsidRDefault="00860DB6" w:rsidP="00860DB6">
      <w:pPr>
        <w:rPr>
          <w:color w:val="000000"/>
          <w:sz w:val="22"/>
        </w:rPr>
      </w:pPr>
    </w:p>
    <w:p w14:paraId="51D308ED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CA7B99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D9568B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0D41C4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2B10A1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B2F934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FFE8D6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41E80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683A9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50731C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19145B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49C612A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4616DD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7D20E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DD3EFB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4738E4A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330EE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5FF427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4A90B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AE03B8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0BFCB0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4BC169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4E09FB4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710F875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14.77 + 0.37 = 15.14</w:t>
      </w:r>
    </w:p>
    <w:p w14:paraId="47F9A58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167.7 + 4.17 = 171.9</w:t>
      </w:r>
    </w:p>
    <w:p w14:paraId="599A6407" w14:textId="77777777" w:rsidR="00860DB6" w:rsidRPr="00860DB6" w:rsidRDefault="00860DB6" w:rsidP="00860DB6">
      <w:pPr>
        <w:rPr>
          <w:b/>
          <w:color w:val="000000"/>
        </w:rPr>
      </w:pPr>
    </w:p>
    <w:p w14:paraId="75E79EC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348421E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7CCE7FA2" w14:textId="77777777" w:rsidR="00860DB6" w:rsidRPr="00860DB6" w:rsidRDefault="00860DB6" w:rsidP="00860DB6">
      <w:pPr>
        <w:rPr>
          <w:color w:val="000000"/>
          <w:sz w:val="22"/>
        </w:rPr>
      </w:pPr>
    </w:p>
    <w:p w14:paraId="33224B98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D520FB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683C62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D7F46D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65987DA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E76E3E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4FDC6C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5410B4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C0ACB5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645935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613BDF7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30CCA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4974E4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35B3CA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69C3A48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F2A22F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344785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51A71F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1964E4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3CA30E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771CCB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4C7AF6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59C23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36CA52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15.14 + 0.37 = 15.5</w:t>
      </w:r>
    </w:p>
    <w:p w14:paraId="268283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171.9 + 4.17 = 176.1</w:t>
      </w:r>
    </w:p>
    <w:p w14:paraId="2171988D" w14:textId="77777777" w:rsidR="00860DB6" w:rsidRPr="00860DB6" w:rsidRDefault="00860DB6" w:rsidP="00860DB6">
      <w:pPr>
        <w:rPr>
          <w:b/>
          <w:color w:val="000000"/>
        </w:rPr>
      </w:pPr>
    </w:p>
    <w:p w14:paraId="0493F23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2D369C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CE07052" w14:textId="77777777" w:rsidR="00860DB6" w:rsidRPr="00860DB6" w:rsidRDefault="00860DB6" w:rsidP="00860DB6">
      <w:pPr>
        <w:rPr>
          <w:color w:val="000000"/>
          <w:sz w:val="22"/>
        </w:rPr>
      </w:pPr>
    </w:p>
    <w:p w14:paraId="06AC865F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860DB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A881CB2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8AB15E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A96F58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23016A7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2D840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E6F789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6CEBB25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B9641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41108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3A923C0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652F36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057688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274ABE4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32C9FD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5CBC69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B757D3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32F2935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93A8EB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40733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C50C4F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8866AF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985A45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36E8D0E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15.5 + 0.37 = 15.87</w:t>
      </w:r>
    </w:p>
    <w:p w14:paraId="2197680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176.1 + 4.17 = 180.3</w:t>
      </w:r>
    </w:p>
    <w:p w14:paraId="219AC955" w14:textId="77777777" w:rsidR="00860DB6" w:rsidRPr="00860DB6" w:rsidRDefault="00860DB6" w:rsidP="00860DB6">
      <w:pPr>
        <w:rPr>
          <w:b/>
          <w:color w:val="000000"/>
        </w:rPr>
      </w:pPr>
    </w:p>
    <w:p w14:paraId="5E6E417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720304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5150474" w14:textId="77777777" w:rsidR="00860DB6" w:rsidRPr="00860DB6" w:rsidRDefault="00860DB6" w:rsidP="00860DB6">
      <w:pPr>
        <w:rPr>
          <w:color w:val="000000"/>
          <w:sz w:val="22"/>
        </w:rPr>
      </w:pPr>
    </w:p>
    <w:p w14:paraId="3EDFC7CE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38F5A2E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1FED2EA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D33FF8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19738C5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1CCFE7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C44D46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AB034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7BF56DF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8892D8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4302D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FC671F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72D397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2E0F66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BE9191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3ACF04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FB2B21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491822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83CFEE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0A4F55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375C77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9FF2FE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17CAABC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7185CD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15.87 + 0.37 = 16.24</w:t>
      </w:r>
    </w:p>
    <w:p w14:paraId="0750174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180.3 + 4.17 = 184.5</w:t>
      </w:r>
    </w:p>
    <w:p w14:paraId="4DAC8D9B" w14:textId="77777777" w:rsidR="00860DB6" w:rsidRPr="00860DB6" w:rsidRDefault="00860DB6" w:rsidP="00860DB6">
      <w:pPr>
        <w:rPr>
          <w:b/>
          <w:color w:val="000000"/>
        </w:rPr>
      </w:pPr>
    </w:p>
    <w:p w14:paraId="67434AC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B6538F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FD26792" w14:textId="77777777" w:rsidR="00860DB6" w:rsidRPr="00860DB6" w:rsidRDefault="00860DB6" w:rsidP="00860DB6">
      <w:pPr>
        <w:rPr>
          <w:color w:val="000000"/>
          <w:sz w:val="22"/>
        </w:rPr>
      </w:pPr>
    </w:p>
    <w:p w14:paraId="486408E5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421AA49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92CFCC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754107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135BF64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ED4F91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AA914C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807838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58FA143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BDB558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392FE99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71B619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B8FAD7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A05E7C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9FB3E6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5A85E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DDE3E5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1E7B73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477F1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7AA60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9FAA8F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5974C0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194191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4711DE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16.24 + 0.37 = 16.6</w:t>
      </w:r>
    </w:p>
    <w:p w14:paraId="5F1B388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184.5 + 4.17 = 188.7</w:t>
      </w:r>
    </w:p>
    <w:p w14:paraId="18A3A849" w14:textId="77777777" w:rsidR="00860DB6" w:rsidRPr="00860DB6" w:rsidRDefault="00860DB6" w:rsidP="00860DB6">
      <w:pPr>
        <w:rPr>
          <w:b/>
          <w:color w:val="000000"/>
        </w:rPr>
      </w:pPr>
    </w:p>
    <w:p w14:paraId="7762B43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1547B6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3CFBB53" w14:textId="77777777" w:rsidR="00860DB6" w:rsidRPr="00860DB6" w:rsidRDefault="00860DB6" w:rsidP="00860DB6">
      <w:pPr>
        <w:rPr>
          <w:color w:val="000000"/>
          <w:sz w:val="22"/>
        </w:rPr>
      </w:pPr>
    </w:p>
    <w:p w14:paraId="662A456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10E98CC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647FAE3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1C945D1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Степень открытости: с 4-х сторон</w:t>
      </w:r>
    </w:p>
    <w:p w14:paraId="5310129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3F279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D901BE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7E2450E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98D3E4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40A8B1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47798F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1D22DD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05B6A9B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B727BA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A9CC94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59ACB4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0F2C2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5C46D57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F75BC2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DA108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A6E6B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27B649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2A56CB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CF0A5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16.6 + 0.37 = 16.97</w:t>
      </w:r>
    </w:p>
    <w:p w14:paraId="25C17E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188.7 + 4.17 = 192.9</w:t>
      </w:r>
    </w:p>
    <w:p w14:paraId="32DC3646" w14:textId="77777777" w:rsidR="00860DB6" w:rsidRPr="00860DB6" w:rsidRDefault="00860DB6" w:rsidP="00860DB6">
      <w:pPr>
        <w:rPr>
          <w:b/>
          <w:color w:val="000000"/>
        </w:rPr>
      </w:pPr>
    </w:p>
    <w:p w14:paraId="34B37B9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5C0DB1F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635A0CB" w14:textId="77777777" w:rsidR="00860DB6" w:rsidRPr="00860DB6" w:rsidRDefault="00860DB6" w:rsidP="00860DB6">
      <w:pPr>
        <w:rPr>
          <w:color w:val="000000"/>
          <w:sz w:val="22"/>
        </w:rPr>
      </w:pPr>
    </w:p>
    <w:p w14:paraId="0FE35FAE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423D5C2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5C9BF9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1EEC391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0C3F2A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30471F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6EC313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549683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E9E555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A2173B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69E4DD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519C48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7372F34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471A8C3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B9E10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F76EC5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B70875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C15A94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F151EB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52FB7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C5B9B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9C78BC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702001B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8B7D6E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16.97 + 0.37 = 17.34</w:t>
      </w:r>
    </w:p>
    <w:p w14:paraId="1439B20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192.9 + 4.17 = 197.1</w:t>
      </w:r>
    </w:p>
    <w:p w14:paraId="26F42280" w14:textId="77777777" w:rsidR="00860DB6" w:rsidRPr="00860DB6" w:rsidRDefault="00860DB6" w:rsidP="00860DB6">
      <w:pPr>
        <w:rPr>
          <w:b/>
          <w:color w:val="000000"/>
        </w:rPr>
      </w:pPr>
    </w:p>
    <w:p w14:paraId="65DB2A9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ED74DB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6F201443" w14:textId="77777777" w:rsidR="00860DB6" w:rsidRPr="00860DB6" w:rsidRDefault="00860DB6" w:rsidP="00860DB6">
      <w:pPr>
        <w:rPr>
          <w:color w:val="000000"/>
          <w:sz w:val="22"/>
        </w:rPr>
      </w:pPr>
    </w:p>
    <w:p w14:paraId="346F502E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AD8EC9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65DA0F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23D25F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26CB78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314A310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CE9954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812EDA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959A24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D7982E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18832C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CF2104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5BAA40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2077E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2F9034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D2F4BB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7DC324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53665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34866B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A442B0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06C2AA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3EF276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7CF8DC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D6C3B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17.34 + 0.37 = 17.7</w:t>
      </w:r>
    </w:p>
    <w:p w14:paraId="61666F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197.1 + 4.17 = 201.3</w:t>
      </w:r>
    </w:p>
    <w:p w14:paraId="2C25AD5A" w14:textId="77777777" w:rsidR="00860DB6" w:rsidRPr="00860DB6" w:rsidRDefault="00860DB6" w:rsidP="00860DB6">
      <w:pPr>
        <w:rPr>
          <w:b/>
          <w:color w:val="000000"/>
        </w:rPr>
      </w:pPr>
    </w:p>
    <w:p w14:paraId="6546A02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5C56E02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3DE0843" w14:textId="77777777" w:rsidR="00860DB6" w:rsidRPr="00860DB6" w:rsidRDefault="00860DB6" w:rsidP="00860DB6">
      <w:pPr>
        <w:rPr>
          <w:color w:val="000000"/>
          <w:sz w:val="22"/>
        </w:rPr>
      </w:pPr>
    </w:p>
    <w:p w14:paraId="53792967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3A6468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2E773E3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4B7E2D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67162A8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23612B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75F6D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465B54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F48D33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79BF742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0ABD2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C8A9E9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A35CB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3FA64B4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684888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442D8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6FDDDC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0F7FC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7A6769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1852BC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43C7D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A1703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A406C5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00654E0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17.7 + 0.37 = 18.07</w:t>
      </w:r>
    </w:p>
    <w:p w14:paraId="7E1949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201.3 + 4.17 = 205.5</w:t>
      </w:r>
    </w:p>
    <w:p w14:paraId="341EC2D4" w14:textId="77777777" w:rsidR="00860DB6" w:rsidRPr="00860DB6" w:rsidRDefault="00860DB6" w:rsidP="00860DB6">
      <w:pPr>
        <w:rPr>
          <w:b/>
          <w:color w:val="000000"/>
        </w:rPr>
      </w:pPr>
    </w:p>
    <w:p w14:paraId="770114B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01917F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6202F0E" w14:textId="77777777" w:rsidR="00860DB6" w:rsidRPr="00860DB6" w:rsidRDefault="00860DB6" w:rsidP="00860DB6">
      <w:pPr>
        <w:rPr>
          <w:color w:val="000000"/>
          <w:sz w:val="22"/>
        </w:rPr>
      </w:pPr>
    </w:p>
    <w:p w14:paraId="47630AB9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EE868DD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9F6D56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081043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2B6E54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644E555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C2261E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45149A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AC8831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7D0E348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4A7791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1FC5494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0E3B8B2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3565CB3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2FD05D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5CA5F4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AA290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265A3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A8BA7E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7C32F0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713DC4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710E41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5FC5F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628060A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18.07 + 0.37 = 18.44</w:t>
      </w:r>
    </w:p>
    <w:p w14:paraId="5B80EDD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205.5 + 4.17 = 209.7</w:t>
      </w:r>
    </w:p>
    <w:p w14:paraId="5E3619A3" w14:textId="77777777" w:rsidR="00860DB6" w:rsidRPr="00860DB6" w:rsidRDefault="00860DB6" w:rsidP="00860DB6">
      <w:pPr>
        <w:rPr>
          <w:b/>
          <w:color w:val="000000"/>
        </w:rPr>
      </w:pPr>
    </w:p>
    <w:p w14:paraId="14C9A07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D618D0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4EF3ABF" w14:textId="77777777" w:rsidR="00860DB6" w:rsidRPr="00860DB6" w:rsidRDefault="00860DB6" w:rsidP="00860DB6">
      <w:pPr>
        <w:rPr>
          <w:color w:val="000000"/>
          <w:sz w:val="22"/>
        </w:rPr>
      </w:pPr>
    </w:p>
    <w:p w14:paraId="04082A27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8C3E68E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1B974C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628972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2BB4D53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9FAA62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AC292E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8644B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6639E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A3776F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454D28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A99E0A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04F98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47C18BE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6EEF9B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06F784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850113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A529AF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3920C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2449789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63E940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2009605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3239A0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2EC9D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18.44 + 0.37 = 18.8</w:t>
      </w:r>
    </w:p>
    <w:p w14:paraId="50173B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209.7 + 4.17 = 213.9</w:t>
      </w:r>
    </w:p>
    <w:p w14:paraId="62537F0F" w14:textId="77777777" w:rsidR="00860DB6" w:rsidRPr="00860DB6" w:rsidRDefault="00860DB6" w:rsidP="00860DB6">
      <w:pPr>
        <w:rPr>
          <w:b/>
          <w:color w:val="000000"/>
        </w:rPr>
      </w:pPr>
    </w:p>
    <w:p w14:paraId="47D7E65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246AF5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37CDD3A" w14:textId="77777777" w:rsidR="00860DB6" w:rsidRPr="00860DB6" w:rsidRDefault="00860DB6" w:rsidP="00860DB6">
      <w:pPr>
        <w:rPr>
          <w:color w:val="000000"/>
          <w:sz w:val="22"/>
        </w:rPr>
      </w:pPr>
    </w:p>
    <w:p w14:paraId="6B624304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6D912E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181D42D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6C6272C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997D5C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BCEEE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7652D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B6F372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3BAC27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DDDB95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A4DE39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C663F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1B471A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0E372D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49F8A9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3FDD3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50968FD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37AAFB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0885749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DB8FA9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2D4CB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0710FB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411451F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C9A1BB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18.8 + 0.37 = 19.17</w:t>
      </w:r>
    </w:p>
    <w:p w14:paraId="61FF8F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213.9 + 4.17 = 218.1</w:t>
      </w:r>
    </w:p>
    <w:p w14:paraId="0B53557A" w14:textId="77777777" w:rsidR="00860DB6" w:rsidRPr="00860DB6" w:rsidRDefault="00860DB6" w:rsidP="00860DB6">
      <w:pPr>
        <w:rPr>
          <w:b/>
          <w:color w:val="000000"/>
        </w:rPr>
      </w:pPr>
    </w:p>
    <w:p w14:paraId="64F1435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4E7CFF0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4A2944E2" w14:textId="77777777" w:rsidR="00860DB6" w:rsidRPr="00860DB6" w:rsidRDefault="00860DB6" w:rsidP="00860DB6">
      <w:pPr>
        <w:rPr>
          <w:color w:val="000000"/>
          <w:sz w:val="22"/>
        </w:rPr>
      </w:pPr>
    </w:p>
    <w:p w14:paraId="573016C2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1CDF1EE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C6F5F0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6EA72B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6D2159A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DC46C1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B30112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6815677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C75E22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E75546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589097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7FE3EC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0D9BDE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5A6E69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699A51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03FBE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7E154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23086D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2DAB74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2FDC10F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3BBB5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2F7456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4453F3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A88548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19.17 + 0.37 = 19.54</w:t>
      </w:r>
    </w:p>
    <w:p w14:paraId="3CE1742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218.1 + 4.17 = 222.3</w:t>
      </w:r>
    </w:p>
    <w:p w14:paraId="2E464913" w14:textId="77777777" w:rsidR="00860DB6" w:rsidRPr="00860DB6" w:rsidRDefault="00860DB6" w:rsidP="00860DB6">
      <w:pPr>
        <w:rPr>
          <w:b/>
          <w:color w:val="000000"/>
        </w:rPr>
      </w:pPr>
    </w:p>
    <w:p w14:paraId="6FF3988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A53A29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Материал: Песчаник</w:t>
      </w:r>
    </w:p>
    <w:p w14:paraId="157F419F" w14:textId="77777777" w:rsidR="00860DB6" w:rsidRPr="00860DB6" w:rsidRDefault="00860DB6" w:rsidP="00860DB6">
      <w:pPr>
        <w:rPr>
          <w:color w:val="000000"/>
          <w:sz w:val="22"/>
        </w:rPr>
      </w:pPr>
    </w:p>
    <w:p w14:paraId="36B3852D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198E018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2B92B61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83F4AA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06CFF9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C8948F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369512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7BFA31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093C02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0C6C66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26E87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C8390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35A45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371AD2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56A487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CCB321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CE3C95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A6DEC1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433B1E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526998A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8D65A2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D15FFB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E12F77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6CD2ECB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19.54 + 0.37 = 19.9</w:t>
      </w:r>
    </w:p>
    <w:p w14:paraId="63C7F8D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222.3 + 4.17 = 226.5</w:t>
      </w:r>
    </w:p>
    <w:p w14:paraId="2273F639" w14:textId="77777777" w:rsidR="00860DB6" w:rsidRPr="00860DB6" w:rsidRDefault="00860DB6" w:rsidP="00860DB6">
      <w:pPr>
        <w:rPr>
          <w:b/>
          <w:color w:val="000000"/>
        </w:rPr>
      </w:pPr>
    </w:p>
    <w:p w14:paraId="50979B7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5E4A77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BA589D9" w14:textId="77777777" w:rsidR="00860DB6" w:rsidRPr="00860DB6" w:rsidRDefault="00860DB6" w:rsidP="00860DB6">
      <w:pPr>
        <w:rPr>
          <w:color w:val="000000"/>
          <w:sz w:val="22"/>
        </w:rPr>
      </w:pPr>
    </w:p>
    <w:p w14:paraId="5591533D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BE2E564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4D2605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87DB8F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D44070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7AE147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D55B3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78B7E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313949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67626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110D3B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B56D1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806213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2D5073C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533E8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5A3D571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A21FA9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C3A7E7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0AECA5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CCD8BB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1ED0AE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20BE5A0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86A72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253722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19.9 + 0.37 = 20.27</w:t>
      </w:r>
    </w:p>
    <w:p w14:paraId="73293D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226.5 + 4.17 = 230.7</w:t>
      </w:r>
    </w:p>
    <w:p w14:paraId="6B787663" w14:textId="77777777" w:rsidR="00860DB6" w:rsidRPr="00860DB6" w:rsidRDefault="00860DB6" w:rsidP="00860DB6">
      <w:pPr>
        <w:rPr>
          <w:b/>
          <w:color w:val="000000"/>
        </w:rPr>
      </w:pPr>
    </w:p>
    <w:p w14:paraId="6C25FB4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4D508B1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1E609DA" w14:textId="77777777" w:rsidR="00860DB6" w:rsidRPr="00860DB6" w:rsidRDefault="00860DB6" w:rsidP="00860DB6">
      <w:pPr>
        <w:rPr>
          <w:color w:val="000000"/>
          <w:sz w:val="22"/>
        </w:rPr>
      </w:pPr>
    </w:p>
    <w:p w14:paraId="52FF8AD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FAD6F0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28D13BF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5587DE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280AB11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8C44A9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806E3F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F0D56B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6032E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672EE8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5BAB8A3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16C6A8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A3522C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3477CA6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5AE75D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F92DCF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4C90E1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D95593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0274085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78213B1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7702C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BB6B40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85F587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2C98B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20.27 + 0.37 = 20.64</w:t>
      </w:r>
    </w:p>
    <w:p w14:paraId="2E25060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230.7 + 4.17 = 234.9</w:t>
      </w:r>
    </w:p>
    <w:p w14:paraId="7EFE81AE" w14:textId="77777777" w:rsidR="00860DB6" w:rsidRPr="00860DB6" w:rsidRDefault="00860DB6" w:rsidP="00860DB6">
      <w:pPr>
        <w:rPr>
          <w:b/>
          <w:color w:val="000000"/>
        </w:rPr>
      </w:pPr>
    </w:p>
    <w:p w14:paraId="2113CE8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982C9A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D3E1ECB" w14:textId="77777777" w:rsidR="00860DB6" w:rsidRPr="00860DB6" w:rsidRDefault="00860DB6" w:rsidP="00860DB6">
      <w:pPr>
        <w:rPr>
          <w:color w:val="000000"/>
          <w:sz w:val="22"/>
        </w:rPr>
      </w:pPr>
    </w:p>
    <w:p w14:paraId="0367D757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860DB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638BE1B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3A286F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8462F0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6BC138E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39A668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66187A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70E658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1C7626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2D0F41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2A4934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1ED1AC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E53E7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04777F0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112EEC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0B3A00C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0DC532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8498EF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4B474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92F01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95522D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55085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40E3D2D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CD1FEA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20.64 + 0.37 = 21</w:t>
      </w:r>
    </w:p>
    <w:p w14:paraId="3E477C0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234.9 + 4.17 = 239.1</w:t>
      </w:r>
    </w:p>
    <w:p w14:paraId="5CC2C764" w14:textId="77777777" w:rsidR="00860DB6" w:rsidRPr="00860DB6" w:rsidRDefault="00860DB6" w:rsidP="00860DB6">
      <w:pPr>
        <w:rPr>
          <w:b/>
          <w:color w:val="000000"/>
        </w:rPr>
      </w:pPr>
    </w:p>
    <w:p w14:paraId="3393405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4E31DB8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7202CBB4" w14:textId="77777777" w:rsidR="00860DB6" w:rsidRPr="00860DB6" w:rsidRDefault="00860DB6" w:rsidP="00860DB6">
      <w:pPr>
        <w:rPr>
          <w:color w:val="000000"/>
          <w:sz w:val="22"/>
        </w:rPr>
      </w:pPr>
    </w:p>
    <w:p w14:paraId="6C5702F0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8D6380C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72B0F0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69BEAE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31207F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66FCD4B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191DC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E1E8D5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EE0E77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CC5672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7DA21EF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F7D11C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1833E0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4DEC672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B0A6E8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2B90E0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629DA5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7B3615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C5DA2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FA0A1E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6F67B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2132F3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33C026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7EE28A3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21 + 0.37 = 21.37</w:t>
      </w:r>
    </w:p>
    <w:p w14:paraId="4C1BA2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239.1 + 4.17 = 243.3</w:t>
      </w:r>
    </w:p>
    <w:p w14:paraId="0AC91EB7" w14:textId="77777777" w:rsidR="00860DB6" w:rsidRPr="00860DB6" w:rsidRDefault="00860DB6" w:rsidP="00860DB6">
      <w:pPr>
        <w:rPr>
          <w:b/>
          <w:color w:val="000000"/>
        </w:rPr>
      </w:pPr>
    </w:p>
    <w:p w14:paraId="4059919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0F9CBE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09D0B22" w14:textId="77777777" w:rsidR="00860DB6" w:rsidRPr="00860DB6" w:rsidRDefault="00860DB6" w:rsidP="00860DB6">
      <w:pPr>
        <w:rPr>
          <w:color w:val="000000"/>
          <w:sz w:val="22"/>
        </w:rPr>
      </w:pPr>
    </w:p>
    <w:p w14:paraId="570F4EBA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16F15A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22A5968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124892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0508764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51D1F30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51BE30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84FBD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80518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B9272E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3CBE8E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7CC93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538485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4EAA89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A85A20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502F0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48A64C9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5D054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2F0B3C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C4B52B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4B7286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24113E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95CA4F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38FCCC0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21.37 + 0.37 = 21.74</w:t>
      </w:r>
    </w:p>
    <w:p w14:paraId="32ADC98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243.3 + 4.17 = 247.5</w:t>
      </w:r>
    </w:p>
    <w:p w14:paraId="7DC68F32" w14:textId="77777777" w:rsidR="00860DB6" w:rsidRPr="00860DB6" w:rsidRDefault="00860DB6" w:rsidP="00860DB6">
      <w:pPr>
        <w:rPr>
          <w:b/>
          <w:color w:val="000000"/>
        </w:rPr>
      </w:pPr>
    </w:p>
    <w:p w14:paraId="06B129C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C543DC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7E95427F" w14:textId="77777777" w:rsidR="00860DB6" w:rsidRPr="00860DB6" w:rsidRDefault="00860DB6" w:rsidP="00860DB6">
      <w:pPr>
        <w:rPr>
          <w:color w:val="000000"/>
          <w:sz w:val="22"/>
        </w:rPr>
      </w:pPr>
    </w:p>
    <w:p w14:paraId="0B0E0763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E77F17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03E14D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3E6CB4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Степень открытости: с 4-х сторон</w:t>
      </w:r>
    </w:p>
    <w:p w14:paraId="72F49A8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C7560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E4C5E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C10B9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448D04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95929C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6B5A4B7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6F29FE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780BD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2183046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213D87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6937E2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03933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08E1286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1C2D87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77C0CB5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32D329B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A544D9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71B28E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16B9BF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21.74 + 0.37 = 22.1</w:t>
      </w:r>
    </w:p>
    <w:p w14:paraId="61FAFCB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247.5 + 4.17 = 251.7</w:t>
      </w:r>
    </w:p>
    <w:p w14:paraId="1CEA6F6A" w14:textId="77777777" w:rsidR="00860DB6" w:rsidRPr="00860DB6" w:rsidRDefault="00860DB6" w:rsidP="00860DB6">
      <w:pPr>
        <w:rPr>
          <w:b/>
          <w:color w:val="000000"/>
        </w:rPr>
      </w:pPr>
    </w:p>
    <w:p w14:paraId="4D88884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05F5696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B0B0D26" w14:textId="77777777" w:rsidR="00860DB6" w:rsidRPr="00860DB6" w:rsidRDefault="00860DB6" w:rsidP="00860DB6">
      <w:pPr>
        <w:rPr>
          <w:color w:val="000000"/>
          <w:sz w:val="22"/>
        </w:rPr>
      </w:pPr>
    </w:p>
    <w:p w14:paraId="53947B9F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B911CBD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1185802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7004A0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34C7AE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203DC6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B7D62B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4E5562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C7A3D4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75D07D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D4DF6E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0B07F1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E73FE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52ACA6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13809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C8828F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4A0CF85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AAEB2D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18FAC1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2A0AA8E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7F1EF4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B01A6A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9F6AF0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068597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22.1 + 0.37 = 22.47</w:t>
      </w:r>
    </w:p>
    <w:p w14:paraId="0FB328D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251.7 + 4.17 = 255.9</w:t>
      </w:r>
    </w:p>
    <w:p w14:paraId="3BE43E87" w14:textId="77777777" w:rsidR="00860DB6" w:rsidRPr="00860DB6" w:rsidRDefault="00860DB6" w:rsidP="00860DB6">
      <w:pPr>
        <w:rPr>
          <w:b/>
          <w:color w:val="000000"/>
        </w:rPr>
      </w:pPr>
    </w:p>
    <w:p w14:paraId="25CA287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490256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4C282B34" w14:textId="77777777" w:rsidR="00860DB6" w:rsidRPr="00860DB6" w:rsidRDefault="00860DB6" w:rsidP="00860DB6">
      <w:pPr>
        <w:rPr>
          <w:color w:val="000000"/>
          <w:sz w:val="22"/>
        </w:rPr>
      </w:pPr>
    </w:p>
    <w:p w14:paraId="0DA4A7F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A152E2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3D82DA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90E36C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1B0DC9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2CA845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6F00E8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7FC664B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1272EC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623C3D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5A5F1F9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2529309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B72C9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6C9B51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6F00E61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2C285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7C0A2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3AE32A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1B81CE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1351CF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363E8B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F546D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E566E4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3994ACC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22.47 + 0.37 = 22.84</w:t>
      </w:r>
    </w:p>
    <w:p w14:paraId="293E0D6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255.9 + 4.17 = 260.1</w:t>
      </w:r>
    </w:p>
    <w:p w14:paraId="7FB197D3" w14:textId="77777777" w:rsidR="00860DB6" w:rsidRPr="00860DB6" w:rsidRDefault="00860DB6" w:rsidP="00860DB6">
      <w:pPr>
        <w:rPr>
          <w:b/>
          <w:color w:val="000000"/>
        </w:rPr>
      </w:pPr>
    </w:p>
    <w:p w14:paraId="2259F16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F324FA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16452AA" w14:textId="77777777" w:rsidR="00860DB6" w:rsidRPr="00860DB6" w:rsidRDefault="00860DB6" w:rsidP="00860DB6">
      <w:pPr>
        <w:rPr>
          <w:color w:val="000000"/>
          <w:sz w:val="22"/>
        </w:rPr>
      </w:pPr>
    </w:p>
    <w:p w14:paraId="0CC1DE80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AF674B6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AF0C3D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C670D3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6446F53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2D439F8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089E85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451E9B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5A0CD4A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F4BD09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DFAC52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251D7E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31374D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93AD54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27223AA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567C8DF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7E9ABC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5BA205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CF2B06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FCC2E5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4F2709E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8A9909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4FEDF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779479B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22.84 + 0.37 = 23.2</w:t>
      </w:r>
    </w:p>
    <w:p w14:paraId="3C9D1A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260.1 + 4.17 = 264.3</w:t>
      </w:r>
    </w:p>
    <w:p w14:paraId="1015BDC2" w14:textId="77777777" w:rsidR="00860DB6" w:rsidRPr="00860DB6" w:rsidRDefault="00860DB6" w:rsidP="00860DB6">
      <w:pPr>
        <w:rPr>
          <w:b/>
          <w:color w:val="000000"/>
        </w:rPr>
      </w:pPr>
    </w:p>
    <w:p w14:paraId="5B64AD4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0340458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4C38860E" w14:textId="77777777" w:rsidR="00860DB6" w:rsidRPr="00860DB6" w:rsidRDefault="00860DB6" w:rsidP="00860DB6">
      <w:pPr>
        <w:rPr>
          <w:color w:val="000000"/>
          <w:sz w:val="22"/>
        </w:rPr>
      </w:pPr>
    </w:p>
    <w:p w14:paraId="341E9E2D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2472B0D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91CFF7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2429BD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0B2B955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A62DF6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7EA9C8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7756D57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5ACD8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4985F2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BAE9CE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7CAFE3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7515EE4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3E64BD4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0AF5E0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53AE9D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F9AC5D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A89D1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10248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1C6C7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0D56C0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4BB95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7FF2B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6FCFF9A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23.2 + 0.37 = 23.57</w:t>
      </w:r>
    </w:p>
    <w:p w14:paraId="68E4CD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264.3 + 4.17 = 268.5</w:t>
      </w:r>
    </w:p>
    <w:p w14:paraId="2EBC0E06" w14:textId="77777777" w:rsidR="00860DB6" w:rsidRPr="00860DB6" w:rsidRDefault="00860DB6" w:rsidP="00860DB6">
      <w:pPr>
        <w:rPr>
          <w:b/>
          <w:color w:val="000000"/>
        </w:rPr>
      </w:pPr>
    </w:p>
    <w:p w14:paraId="73A8EE1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5108A3E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7A355DB2" w14:textId="77777777" w:rsidR="00860DB6" w:rsidRPr="00860DB6" w:rsidRDefault="00860DB6" w:rsidP="00860DB6">
      <w:pPr>
        <w:rPr>
          <w:color w:val="000000"/>
          <w:sz w:val="22"/>
        </w:rPr>
      </w:pPr>
    </w:p>
    <w:p w14:paraId="169ACF66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60B714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B5BC0C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6CD271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124866A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8CAE2A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F1AFD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EEDCE2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6ED04E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45DC73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522B73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14BE02E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56E0B1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FA9379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C87A3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0B2DF1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5E4678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894844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127DD6A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EC6875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434511B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9509B3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1619A92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612F2FB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23.57 + 0.37 = 23.94</w:t>
      </w:r>
    </w:p>
    <w:p w14:paraId="6E037DE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268.5 + 4.17 = 272.7</w:t>
      </w:r>
    </w:p>
    <w:p w14:paraId="1E62B171" w14:textId="77777777" w:rsidR="00860DB6" w:rsidRPr="00860DB6" w:rsidRDefault="00860DB6" w:rsidP="00860DB6">
      <w:pPr>
        <w:rPr>
          <w:b/>
          <w:color w:val="000000"/>
        </w:rPr>
      </w:pPr>
    </w:p>
    <w:p w14:paraId="2525DCA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F92482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3A9CACC8" w14:textId="77777777" w:rsidR="00860DB6" w:rsidRPr="00860DB6" w:rsidRDefault="00860DB6" w:rsidP="00860DB6">
      <w:pPr>
        <w:rPr>
          <w:color w:val="000000"/>
          <w:sz w:val="22"/>
        </w:rPr>
      </w:pPr>
    </w:p>
    <w:p w14:paraId="57945E6C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90952B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3D43C0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1CF1CAB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669F11D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218968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08687B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70DD7ED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550385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7C2427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3C09C3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1D1450E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7AF4C08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54EF5F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0D269E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1C7AE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635EB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2FAB5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D3FE39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016AD7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456AAD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2F76A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A287D0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7DDD25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23.94 + 0.37 = 24.3</w:t>
      </w:r>
    </w:p>
    <w:p w14:paraId="580C584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272.7 + 4.17 = 276.9</w:t>
      </w:r>
    </w:p>
    <w:p w14:paraId="5412EE79" w14:textId="77777777" w:rsidR="00860DB6" w:rsidRPr="00860DB6" w:rsidRDefault="00860DB6" w:rsidP="00860DB6">
      <w:pPr>
        <w:rPr>
          <w:b/>
          <w:color w:val="000000"/>
        </w:rPr>
      </w:pPr>
    </w:p>
    <w:p w14:paraId="1F8056E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407E3CE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7E53048E" w14:textId="77777777" w:rsidR="00860DB6" w:rsidRPr="00860DB6" w:rsidRDefault="00860DB6" w:rsidP="00860DB6">
      <w:pPr>
        <w:rPr>
          <w:color w:val="000000"/>
          <w:sz w:val="22"/>
        </w:rPr>
      </w:pPr>
    </w:p>
    <w:p w14:paraId="00F215A7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44F881B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3E16DD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CD48B6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AF4FFB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C2E3C4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6105F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BFDE4A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89FB78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8114C7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5D0155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4D64F3D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01984B3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2EA7E9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650A427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5A29CE5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385A81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FA849D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E45ABD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29CD6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78D2C13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39BF88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4C19C13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13DF28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24.3 + 0.37 = 24.67</w:t>
      </w:r>
    </w:p>
    <w:p w14:paraId="63EFD9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276.9 + 4.17 = 281.1</w:t>
      </w:r>
    </w:p>
    <w:p w14:paraId="2D724ABB" w14:textId="77777777" w:rsidR="00860DB6" w:rsidRPr="00860DB6" w:rsidRDefault="00860DB6" w:rsidP="00860DB6">
      <w:pPr>
        <w:rPr>
          <w:b/>
          <w:color w:val="000000"/>
        </w:rPr>
      </w:pPr>
    </w:p>
    <w:p w14:paraId="4ACCF08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BC40FE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Материал: Песчаник</w:t>
      </w:r>
    </w:p>
    <w:p w14:paraId="34D2C579" w14:textId="77777777" w:rsidR="00860DB6" w:rsidRPr="00860DB6" w:rsidRDefault="00860DB6" w:rsidP="00860DB6">
      <w:pPr>
        <w:rPr>
          <w:color w:val="000000"/>
          <w:sz w:val="22"/>
        </w:rPr>
      </w:pPr>
    </w:p>
    <w:p w14:paraId="1FAD537F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24B1ED8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A34F22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852AD9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7CBA42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246F1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DAA93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797D23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745C4D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7B8FDDE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36FF2F9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B290DE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ECDDF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D05AB6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6D976F6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C0425C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04D2B5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C822AD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B01D4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58AFAE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7DAA7BF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8EFD24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BA83E9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37C2E30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24.67 + 0.37 = 25.04</w:t>
      </w:r>
    </w:p>
    <w:p w14:paraId="5BB10C4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281.1 + 4.17 = 285.3</w:t>
      </w:r>
    </w:p>
    <w:p w14:paraId="41D08191" w14:textId="77777777" w:rsidR="00860DB6" w:rsidRPr="00860DB6" w:rsidRDefault="00860DB6" w:rsidP="00860DB6">
      <w:pPr>
        <w:rPr>
          <w:b/>
          <w:color w:val="000000"/>
        </w:rPr>
      </w:pPr>
    </w:p>
    <w:p w14:paraId="75A5CF1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20E982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951D6F2" w14:textId="77777777" w:rsidR="00860DB6" w:rsidRPr="00860DB6" w:rsidRDefault="00860DB6" w:rsidP="00860DB6">
      <w:pPr>
        <w:rPr>
          <w:color w:val="000000"/>
          <w:sz w:val="22"/>
        </w:rPr>
      </w:pPr>
    </w:p>
    <w:p w14:paraId="36A650D0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19183B6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89CA9E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B7875B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22E9D79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A541D5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47D3A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7E1EFF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BFADB6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EAEA04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5073B6E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2426F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7C5556D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3068060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2A878E2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0A7D25C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40E0DC4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C4375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8F16D4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53A041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4AEEAF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38D663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4DF1A6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CC96D3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25.04 + 0.37 = 25.4</w:t>
      </w:r>
    </w:p>
    <w:p w14:paraId="3F63A5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285.3 + 4.17 = 289.5</w:t>
      </w:r>
    </w:p>
    <w:p w14:paraId="0494AA3B" w14:textId="77777777" w:rsidR="00860DB6" w:rsidRPr="00860DB6" w:rsidRDefault="00860DB6" w:rsidP="00860DB6">
      <w:pPr>
        <w:rPr>
          <w:b/>
          <w:color w:val="000000"/>
        </w:rPr>
      </w:pPr>
    </w:p>
    <w:p w14:paraId="55D9CB6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33BE186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C45675B" w14:textId="77777777" w:rsidR="00860DB6" w:rsidRPr="00860DB6" w:rsidRDefault="00860DB6" w:rsidP="00860DB6">
      <w:pPr>
        <w:rPr>
          <w:color w:val="000000"/>
          <w:sz w:val="22"/>
        </w:rPr>
      </w:pPr>
    </w:p>
    <w:p w14:paraId="3B20EFD4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A1419FD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A002F8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CE2C51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69D1CDF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46D14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FF14F3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4C059B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25FD88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18510C2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684BE8D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51733E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0AABAA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3B7F84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FCE5E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EC018D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4C34E96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0DDB22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403CE4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4DEC02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2E1434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982C41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70E74C0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0FC230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25.4 + 0.37 = 25.77</w:t>
      </w:r>
    </w:p>
    <w:p w14:paraId="317950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289.5 + 4.17 = 293.7</w:t>
      </w:r>
    </w:p>
    <w:p w14:paraId="0E4A7F4D" w14:textId="77777777" w:rsidR="00860DB6" w:rsidRPr="00860DB6" w:rsidRDefault="00860DB6" w:rsidP="00860DB6">
      <w:pPr>
        <w:rPr>
          <w:b/>
          <w:color w:val="000000"/>
        </w:rPr>
      </w:pPr>
    </w:p>
    <w:p w14:paraId="070C988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1A6B6B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6F440A63" w14:textId="77777777" w:rsidR="00860DB6" w:rsidRPr="00860DB6" w:rsidRDefault="00860DB6" w:rsidP="00860DB6">
      <w:pPr>
        <w:rPr>
          <w:color w:val="000000"/>
          <w:sz w:val="22"/>
        </w:rPr>
      </w:pPr>
    </w:p>
    <w:p w14:paraId="1F976B46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860DB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574F136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F34D28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752CA7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84631B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3C68F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6B582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5681D7C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A53AE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C99F15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0C1B00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72FB23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987C1D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72B421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DD3B4F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00377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4930C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6BD2B9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E0343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6FBAE9D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135FD6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0753AC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3650CF5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087D86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25.77 + 0.37 = 26.14</w:t>
      </w:r>
    </w:p>
    <w:p w14:paraId="146F55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293.7 + 4.17 = 297.9</w:t>
      </w:r>
    </w:p>
    <w:p w14:paraId="2F4E6FB1" w14:textId="77777777" w:rsidR="00860DB6" w:rsidRPr="00860DB6" w:rsidRDefault="00860DB6" w:rsidP="00860DB6">
      <w:pPr>
        <w:rPr>
          <w:b/>
          <w:color w:val="000000"/>
        </w:rPr>
      </w:pPr>
    </w:p>
    <w:p w14:paraId="2AB2E59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4A11C9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74B5E8E" w14:textId="77777777" w:rsidR="00860DB6" w:rsidRPr="00860DB6" w:rsidRDefault="00860DB6" w:rsidP="00860DB6">
      <w:pPr>
        <w:rPr>
          <w:color w:val="000000"/>
          <w:sz w:val="22"/>
        </w:rPr>
      </w:pPr>
    </w:p>
    <w:p w14:paraId="57C274DB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62F902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A6B300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C2AE15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626ECB0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B85ED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D4F5E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AEB73C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5D33166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DB84FA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BBB36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510615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6F163B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209D862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8A34A7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3146FC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1E7FC5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191D8A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175691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675D61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603A0FA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70963B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4F1075D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7EB75A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26.14 + 0.37 = 26.5</w:t>
      </w:r>
    </w:p>
    <w:p w14:paraId="124FFF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297.9 + 4.17 = 302.1</w:t>
      </w:r>
    </w:p>
    <w:p w14:paraId="2A6C0881" w14:textId="77777777" w:rsidR="00860DB6" w:rsidRPr="00860DB6" w:rsidRDefault="00860DB6" w:rsidP="00860DB6">
      <w:pPr>
        <w:rPr>
          <w:b/>
          <w:color w:val="000000"/>
        </w:rPr>
      </w:pPr>
    </w:p>
    <w:p w14:paraId="4172F69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012305B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53C2A95" w14:textId="77777777" w:rsidR="00860DB6" w:rsidRPr="00860DB6" w:rsidRDefault="00860DB6" w:rsidP="00860DB6">
      <w:pPr>
        <w:rPr>
          <w:color w:val="000000"/>
          <w:sz w:val="22"/>
        </w:rPr>
      </w:pPr>
    </w:p>
    <w:p w14:paraId="18D89D74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1961240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80B646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3EB977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2D0B789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5D594DF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D714FD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232E76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54F82F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357527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7708EC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0049F8A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F7B88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0A95EB6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1400AB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6281E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52D39D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83881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1BA650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524D670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50FA6F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416B5B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BC62B5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F2366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26.5 + 0.37 = 26.87</w:t>
      </w:r>
    </w:p>
    <w:p w14:paraId="5F82062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302.1 + 4.17 = 306.3</w:t>
      </w:r>
    </w:p>
    <w:p w14:paraId="5143BA38" w14:textId="77777777" w:rsidR="00860DB6" w:rsidRPr="00860DB6" w:rsidRDefault="00860DB6" w:rsidP="00860DB6">
      <w:pPr>
        <w:rPr>
          <w:b/>
          <w:color w:val="000000"/>
        </w:rPr>
      </w:pPr>
    </w:p>
    <w:p w14:paraId="2D590E6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829F1E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82ECEBC" w14:textId="77777777" w:rsidR="00860DB6" w:rsidRPr="00860DB6" w:rsidRDefault="00860DB6" w:rsidP="00860DB6">
      <w:pPr>
        <w:rPr>
          <w:color w:val="000000"/>
          <w:sz w:val="22"/>
        </w:rPr>
      </w:pPr>
    </w:p>
    <w:p w14:paraId="5A1AFA42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DA817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74E160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FCD000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Степень открытости: с 4-х сторон</w:t>
      </w:r>
    </w:p>
    <w:p w14:paraId="52F317F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3245CF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10CC5F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BA43F4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7E5345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70CD3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C1A12F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D1A3D7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57A9B7D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4C2061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EDC6CB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385662A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4B58B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271BC3B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839783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6F8BED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ED3D1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15B4D5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44F2A58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639CA9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26.87 + 0.37 = 27.24</w:t>
      </w:r>
    </w:p>
    <w:p w14:paraId="05333C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306.3 + 4.17 = 310.5</w:t>
      </w:r>
    </w:p>
    <w:p w14:paraId="48F1D2CD" w14:textId="77777777" w:rsidR="00860DB6" w:rsidRPr="00860DB6" w:rsidRDefault="00860DB6" w:rsidP="00860DB6">
      <w:pPr>
        <w:rPr>
          <w:b/>
          <w:color w:val="000000"/>
        </w:rPr>
      </w:pPr>
    </w:p>
    <w:p w14:paraId="6E27733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87A436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506886A" w14:textId="77777777" w:rsidR="00860DB6" w:rsidRPr="00860DB6" w:rsidRDefault="00860DB6" w:rsidP="00860DB6">
      <w:pPr>
        <w:rPr>
          <w:color w:val="000000"/>
          <w:sz w:val="22"/>
        </w:rPr>
      </w:pPr>
    </w:p>
    <w:p w14:paraId="6E0ACBED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F10DC1A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A51DD4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021CD86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210EBD3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3F4A21E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C7F2A3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2EB508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3A047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1C588B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8B725A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082798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981831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98B443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13E7854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4606909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8C5CCB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3367766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3A77A6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0E6F78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16813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57D3D8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3E16F46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4337E1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27.24 + 0.37 = 27.6</w:t>
      </w:r>
    </w:p>
    <w:p w14:paraId="48A9354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310.5 + 4.17 = 314.7</w:t>
      </w:r>
    </w:p>
    <w:p w14:paraId="0393421A" w14:textId="77777777" w:rsidR="00860DB6" w:rsidRPr="00860DB6" w:rsidRDefault="00860DB6" w:rsidP="00860DB6">
      <w:pPr>
        <w:rPr>
          <w:b/>
          <w:color w:val="000000"/>
        </w:rPr>
      </w:pPr>
    </w:p>
    <w:p w14:paraId="281AFC3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31333A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2DFBFBA8" w14:textId="77777777" w:rsidR="00860DB6" w:rsidRPr="00860DB6" w:rsidRDefault="00860DB6" w:rsidP="00860DB6">
      <w:pPr>
        <w:rPr>
          <w:color w:val="000000"/>
          <w:sz w:val="22"/>
        </w:rPr>
      </w:pPr>
    </w:p>
    <w:p w14:paraId="05543A53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38BA63A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21C640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6085F9B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5586CEE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2E83A5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5EAAD6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40A252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6B647E5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C5A997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6276FF6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DF8278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6F0D74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2EDF79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4A23CD8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2B6DBFE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C85FFA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2EC55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28DA73E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0A093D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8C3F42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4812598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53570E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B9915E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27.6 + 0.37 = 27.97</w:t>
      </w:r>
    </w:p>
    <w:p w14:paraId="7D1E420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314.7 + 4.17 = 318.9</w:t>
      </w:r>
    </w:p>
    <w:p w14:paraId="76E3EA6A" w14:textId="77777777" w:rsidR="00860DB6" w:rsidRPr="00860DB6" w:rsidRDefault="00860DB6" w:rsidP="00860DB6">
      <w:pPr>
        <w:rPr>
          <w:b/>
          <w:color w:val="000000"/>
        </w:rPr>
      </w:pPr>
    </w:p>
    <w:p w14:paraId="6E7CE79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10FE87B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6657FC64" w14:textId="77777777" w:rsidR="00860DB6" w:rsidRPr="00860DB6" w:rsidRDefault="00860DB6" w:rsidP="00860DB6">
      <w:pPr>
        <w:rPr>
          <w:color w:val="000000"/>
          <w:sz w:val="22"/>
        </w:rPr>
      </w:pPr>
    </w:p>
    <w:p w14:paraId="6E228E9B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150D7CA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FBB97D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F2207E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E5FA39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4794BC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8DD39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2E003F1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F1ED37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CD8E69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479015F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6DCB1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10F3596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94554F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E3725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B375B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270D36F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A70F68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5CE851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7489F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EC65E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7BBCD9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AB7190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C9C3A0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27.97 + 0.37 = 28.34</w:t>
      </w:r>
    </w:p>
    <w:p w14:paraId="7F2060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318.9 + 4.17 = 323.1</w:t>
      </w:r>
    </w:p>
    <w:p w14:paraId="50B5A7CC" w14:textId="77777777" w:rsidR="00860DB6" w:rsidRPr="00860DB6" w:rsidRDefault="00860DB6" w:rsidP="00860DB6">
      <w:pPr>
        <w:rPr>
          <w:b/>
          <w:color w:val="000000"/>
        </w:rPr>
      </w:pPr>
    </w:p>
    <w:p w14:paraId="035EF07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4D4177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7EA96CCE" w14:textId="77777777" w:rsidR="00860DB6" w:rsidRPr="00860DB6" w:rsidRDefault="00860DB6" w:rsidP="00860DB6">
      <w:pPr>
        <w:rPr>
          <w:color w:val="000000"/>
          <w:sz w:val="22"/>
        </w:rPr>
      </w:pPr>
    </w:p>
    <w:p w14:paraId="176A30F0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69E2BB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55BB89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5848C53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255E218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1C6B6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035198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5349BA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7C54F80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98F0A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5A7E3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10AD5EC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46C1ED1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97F6C7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035D3DF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1E1CA0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B2C0C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05F9A97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85EEE5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219875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712966F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3549B51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679CBC7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2CE48CA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28.34 + 0.37 = 28.7</w:t>
      </w:r>
    </w:p>
    <w:p w14:paraId="455282B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323.1 + 4.17 = 327.3</w:t>
      </w:r>
    </w:p>
    <w:p w14:paraId="4226C8ED" w14:textId="77777777" w:rsidR="00860DB6" w:rsidRPr="00860DB6" w:rsidRDefault="00860DB6" w:rsidP="00860DB6">
      <w:pPr>
        <w:rPr>
          <w:b/>
          <w:color w:val="000000"/>
        </w:rPr>
      </w:pPr>
    </w:p>
    <w:p w14:paraId="759723B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46D6BF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3D76532" w14:textId="77777777" w:rsidR="00860DB6" w:rsidRPr="00860DB6" w:rsidRDefault="00860DB6" w:rsidP="00860DB6">
      <w:pPr>
        <w:rPr>
          <w:color w:val="000000"/>
          <w:sz w:val="22"/>
        </w:rPr>
      </w:pPr>
    </w:p>
    <w:p w14:paraId="68813BF1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645029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520904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44FC8D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131C6C8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13C53A5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1D0F3B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B8782B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3AC97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7512F5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7A2EC1F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5DA09C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308F7ED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59239D2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BDE210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F5A872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691F1FA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188AB7D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3153A5A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7C32AB1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611637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27D1E1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2B829D5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3326CAD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28.7 + 0.37 = 29.07</w:t>
      </w:r>
    </w:p>
    <w:p w14:paraId="0E1F66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327.3 + 4.17 = 331.5</w:t>
      </w:r>
    </w:p>
    <w:p w14:paraId="518EF0BA" w14:textId="77777777" w:rsidR="00860DB6" w:rsidRPr="00860DB6" w:rsidRDefault="00860DB6" w:rsidP="00860DB6">
      <w:pPr>
        <w:rPr>
          <w:b/>
          <w:color w:val="000000"/>
        </w:rPr>
      </w:pPr>
    </w:p>
    <w:p w14:paraId="2369829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724199E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61D044B3" w14:textId="77777777" w:rsidR="00860DB6" w:rsidRPr="00860DB6" w:rsidRDefault="00860DB6" w:rsidP="00860DB6">
      <w:pPr>
        <w:rPr>
          <w:color w:val="000000"/>
          <w:sz w:val="22"/>
        </w:rPr>
      </w:pPr>
    </w:p>
    <w:p w14:paraId="2931BB4B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AC0A51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350429D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7BFD1EB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3F01632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2FA97F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2D19393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0D399F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193151B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958B60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6E3B3A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55B6C2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2CD32F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1295474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D76CA4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61F9B32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5A3E07C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612D73A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4B25F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1A5990A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D108A6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463D4DE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0FDD8F7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504DDFF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29.07 + 0.37 = 29.44</w:t>
      </w:r>
    </w:p>
    <w:p w14:paraId="3716CDB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331.5 + 4.17 = 335.7</w:t>
      </w:r>
    </w:p>
    <w:p w14:paraId="7D92109F" w14:textId="77777777" w:rsidR="00860DB6" w:rsidRPr="00860DB6" w:rsidRDefault="00860DB6" w:rsidP="00860DB6">
      <w:pPr>
        <w:rPr>
          <w:b/>
          <w:color w:val="000000"/>
        </w:rPr>
      </w:pPr>
    </w:p>
    <w:p w14:paraId="497A997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34E8F61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5091E29A" w14:textId="77777777" w:rsidR="00860DB6" w:rsidRPr="00860DB6" w:rsidRDefault="00860DB6" w:rsidP="00860DB6">
      <w:pPr>
        <w:rPr>
          <w:color w:val="000000"/>
          <w:sz w:val="22"/>
        </w:rPr>
      </w:pPr>
    </w:p>
    <w:p w14:paraId="5F26CE92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D2ACEC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0D6F5D7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BDAD98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66096239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661244F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1254A69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1838CDA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461F6F8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BC6F3C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B813F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2B0E9BD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0BB985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CFB52E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32047E4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51CFA66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1A43F62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0319B31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674EDA3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46928C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4EC693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09F043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3C4E824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4C83E32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29.44 + 0.37 = 29.8</w:t>
      </w:r>
    </w:p>
    <w:p w14:paraId="37BE70E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335.7 + 4.17 = 339.9</w:t>
      </w:r>
    </w:p>
    <w:p w14:paraId="03D81BE8" w14:textId="77777777" w:rsidR="00860DB6" w:rsidRPr="00860DB6" w:rsidRDefault="00860DB6" w:rsidP="00860DB6">
      <w:pPr>
        <w:rPr>
          <w:b/>
          <w:color w:val="000000"/>
        </w:rPr>
      </w:pPr>
    </w:p>
    <w:p w14:paraId="3D43CB6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625B77E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Материал: Песчаник</w:t>
      </w:r>
    </w:p>
    <w:p w14:paraId="3DEC85BE" w14:textId="77777777" w:rsidR="00860DB6" w:rsidRPr="00860DB6" w:rsidRDefault="00860DB6" w:rsidP="00860DB6">
      <w:pPr>
        <w:rPr>
          <w:color w:val="000000"/>
          <w:sz w:val="22"/>
        </w:rPr>
      </w:pPr>
    </w:p>
    <w:p w14:paraId="11A9F953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269A1F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731DD7E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44ABE68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4F5A8DF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0579E9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64DC73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0619F08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E5F8C2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30F27CE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5B5C59E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39DDAC0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363D62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04DA52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70FB90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9999</w:t>
      </w:r>
    </w:p>
    <w:p w14:paraId="7390E06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24E11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7AD1368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5DEB936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5428446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76EE39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663B727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9999 · (1-0.85) = 0.37</w:t>
      </w:r>
    </w:p>
    <w:p w14:paraId="1CBD082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9999 · (365-(150 + 30)) · (1-0.85) = 4.17</w:t>
      </w:r>
    </w:p>
    <w:p w14:paraId="78256F9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29.8 + 0.37 = 30.2</w:t>
      </w:r>
    </w:p>
    <w:p w14:paraId="0DEE427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339.9 + 4.17 = 344.1</w:t>
      </w:r>
    </w:p>
    <w:p w14:paraId="3415C582" w14:textId="77777777" w:rsidR="00860DB6" w:rsidRPr="00860DB6" w:rsidRDefault="00860DB6" w:rsidP="00860DB6">
      <w:pPr>
        <w:rPr>
          <w:b/>
          <w:color w:val="000000"/>
        </w:rPr>
      </w:pPr>
    </w:p>
    <w:p w14:paraId="3598C47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D4DDD7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1946546A" w14:textId="77777777" w:rsidR="00860DB6" w:rsidRPr="00860DB6" w:rsidRDefault="00860DB6" w:rsidP="00860DB6">
      <w:pPr>
        <w:rPr>
          <w:color w:val="000000"/>
          <w:sz w:val="22"/>
        </w:rPr>
      </w:pPr>
    </w:p>
    <w:p w14:paraId="22BDCC6B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7C24A13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393A1E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33A1976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0CF110A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7A81D88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35EE507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C02F2D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36EA8BE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03BBE17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2C142F7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44CA34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6B34247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100</w:t>
      </w:r>
    </w:p>
    <w:p w14:paraId="630F55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266E2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559</w:t>
      </w:r>
    </w:p>
    <w:p w14:paraId="6603442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00380B4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3C5056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7A96F15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753A711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5517682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7721D3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559 · (1-0.85) = 0.02067</w:t>
      </w:r>
    </w:p>
    <w:p w14:paraId="2618EF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559 · (365-(150 + 30)) · (1-0.85) = 0.233</w:t>
      </w:r>
    </w:p>
    <w:p w14:paraId="04B1358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30.2 + 0.02067 = 30.2</w:t>
      </w:r>
    </w:p>
    <w:p w14:paraId="6C05E24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344.1 + 0.233 = 344.3</w:t>
      </w:r>
    </w:p>
    <w:p w14:paraId="2F955A28" w14:textId="77777777" w:rsidR="00860DB6" w:rsidRPr="00860DB6" w:rsidRDefault="00860DB6" w:rsidP="00860DB6">
      <w:pPr>
        <w:rPr>
          <w:b/>
          <w:color w:val="000000"/>
        </w:rPr>
      </w:pPr>
    </w:p>
    <w:p w14:paraId="0220D70B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499CEE8C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EFC4" w14:textId="2478441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3985" w14:textId="34D9921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A551" w14:textId="19C5F40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F3F5" w14:textId="5A2FF74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7BE6259B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9C91" w14:textId="473D9AC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6CA6" w14:textId="21688F1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ED73" w14:textId="4346B01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30.2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4A1E" w14:textId="09DF0FF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344.3</w:t>
            </w:r>
          </w:p>
        </w:tc>
      </w:tr>
    </w:tbl>
    <w:p w14:paraId="0C40B907" w14:textId="0FB08667" w:rsidR="00860DB6" w:rsidRPr="00860DB6" w:rsidRDefault="00860DB6" w:rsidP="00860DB6">
      <w:pPr>
        <w:rPr>
          <w:color w:val="000000"/>
          <w:sz w:val="22"/>
        </w:rPr>
      </w:pPr>
    </w:p>
    <w:p w14:paraId="13C50A4E" w14:textId="77777777" w:rsidR="00860DB6" w:rsidRPr="00860DB6" w:rsidRDefault="00860DB6" w:rsidP="00860DB6">
      <w:pPr>
        <w:rPr>
          <w:color w:val="000000"/>
          <w:sz w:val="22"/>
        </w:rPr>
      </w:pPr>
    </w:p>
    <w:p w14:paraId="047ABDA1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127B9089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1474DC93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1A1BC5D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0BC3E193" w14:textId="77777777" w:rsidR="00860DB6" w:rsidRPr="00860DB6" w:rsidRDefault="00860DB6" w:rsidP="00860DB6">
      <w:pPr>
        <w:rPr>
          <w:color w:val="000000"/>
          <w:sz w:val="22"/>
        </w:rPr>
      </w:pPr>
    </w:p>
    <w:p w14:paraId="582B3A9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Время:12:45:35</w:t>
      </w:r>
    </w:p>
    <w:p w14:paraId="186CEA26" w14:textId="77777777" w:rsidR="00860DB6" w:rsidRPr="00860DB6" w:rsidRDefault="00860DB6" w:rsidP="00860DB6">
      <w:pPr>
        <w:rPr>
          <w:color w:val="000000"/>
          <w:sz w:val="22"/>
        </w:rPr>
      </w:pPr>
    </w:p>
    <w:p w14:paraId="5A93A999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03714DD6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6BC4434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5212276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283BF5FB" w14:textId="77777777" w:rsidR="00860DB6" w:rsidRPr="00860DB6" w:rsidRDefault="00860DB6" w:rsidP="00860DB6">
      <w:pPr>
        <w:rPr>
          <w:color w:val="000000"/>
          <w:sz w:val="22"/>
        </w:rPr>
      </w:pPr>
    </w:p>
    <w:p w14:paraId="1CE513A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6014, Пылящая повехность</w:t>
      </w:r>
    </w:p>
    <w:p w14:paraId="340B7B8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6014 01, Склад руды</w:t>
      </w:r>
    </w:p>
    <w:p w14:paraId="1DD5157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6184AA3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4E0A85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04AACA1" w14:textId="77777777" w:rsidR="00860DB6" w:rsidRPr="00860DB6" w:rsidRDefault="00860DB6" w:rsidP="00860DB6">
      <w:pPr>
        <w:rPr>
          <w:color w:val="000000"/>
          <w:sz w:val="22"/>
        </w:rPr>
      </w:pPr>
    </w:p>
    <w:p w14:paraId="0A5AB0F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D0BCC22" w14:textId="77777777" w:rsidR="00860DB6" w:rsidRPr="00860DB6" w:rsidRDefault="00860DB6" w:rsidP="00860DB6">
      <w:pPr>
        <w:rPr>
          <w:color w:val="000000"/>
          <w:sz w:val="22"/>
        </w:rPr>
      </w:pPr>
    </w:p>
    <w:p w14:paraId="706D361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п.3.2.Статическое хранение материала</w:t>
      </w:r>
    </w:p>
    <w:p w14:paraId="21AAF73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0FAF2B86" w14:textId="77777777" w:rsidR="00860DB6" w:rsidRPr="00860DB6" w:rsidRDefault="00860DB6" w:rsidP="00860DB6">
      <w:pPr>
        <w:rPr>
          <w:color w:val="000000"/>
          <w:sz w:val="22"/>
        </w:rPr>
      </w:pPr>
    </w:p>
    <w:p w14:paraId="0FBBEFA0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ED13B6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418BE882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Материал негранулирован. Коэффициент Ke принимается равным 1</w:t>
      </w:r>
    </w:p>
    <w:p w14:paraId="197C7EA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77FDEF9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37166EF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4BF1C64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3CF6AFF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7BDC971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66792C9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1C09104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10</w:t>
      </w:r>
    </w:p>
    <w:p w14:paraId="6408A64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0.1</w:t>
      </w:r>
    </w:p>
    <w:p w14:paraId="25EAD4D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120</w:t>
      </w:r>
    </w:p>
    <w:p w14:paraId="5D50F23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7BE6F84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Поверхность пыления в плане,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2000</w:t>
      </w:r>
    </w:p>
    <w:p w14:paraId="4C24407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860DB6">
        <w:rPr>
          <w:b/>
          <w:i/>
          <w:color w:val="000000"/>
          <w:sz w:val="22"/>
        </w:rPr>
        <w:t xml:space="preserve">K6 = </w:t>
      </w:r>
      <w:r w:rsidRPr="00860DB6">
        <w:rPr>
          <w:b/>
          <w:color w:val="000000"/>
        </w:rPr>
        <w:t>1.45</w:t>
      </w:r>
    </w:p>
    <w:p w14:paraId="53DB24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5AE24AD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0904A88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044D1F9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07A1E99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221648F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(3.2.3), </w:t>
      </w:r>
      <w:r w:rsidRPr="00860DB6">
        <w:rPr>
          <w:b/>
          <w:i/>
          <w:color w:val="000000"/>
          <w:sz w:val="22"/>
        </w:rPr>
        <w:t xml:space="preserve">GC = </w:t>
      </w:r>
      <w:r w:rsidRPr="00860DB6">
        <w:rPr>
          <w:b/>
          <w:i/>
          <w:color w:val="000000"/>
        </w:rPr>
        <w:t xml:space="preserve">K3 · K4 · K5 · K6 · K7 · Q · S · (1-NJ) = </w:t>
      </w:r>
      <w:r w:rsidRPr="00860DB6">
        <w:rPr>
          <w:b/>
          <w:color w:val="000000"/>
        </w:rPr>
        <w:t>1.7 · 1 · 0.1 · 1.45 · 0.2 · 0.005 · 2000 · (1-0.85) = 0.074</w:t>
      </w:r>
    </w:p>
    <w:p w14:paraId="6B84467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(3.2.5),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0.0864 · K3SR · K4 · K5 · K6 · K7 · Q · S · (365-(TSP + TD)) · (1-NJ) = </w:t>
      </w:r>
      <w:r w:rsidRPr="00860DB6">
        <w:rPr>
          <w:b/>
          <w:color w:val="000000"/>
        </w:rPr>
        <w:t>0.0864 · 1.2 · 1 · 0.1 · 1.45 · 0.2 · 0.005 · 2000 · (365-(150 + 30)) · (1-0.85) = 0.834</w:t>
      </w:r>
    </w:p>
    <w:p w14:paraId="6405121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г/с (3.2.1, 3.2.2),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G + GC = </w:t>
      </w:r>
      <w:r w:rsidRPr="00860DB6">
        <w:rPr>
          <w:b/>
          <w:color w:val="000000"/>
        </w:rPr>
        <w:t>0 + 0.074 = 0.074</w:t>
      </w:r>
    </w:p>
    <w:p w14:paraId="0B60BE7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0 + 0.834 = 0.834</w:t>
      </w:r>
    </w:p>
    <w:p w14:paraId="0E5095B0" w14:textId="77777777" w:rsidR="00860DB6" w:rsidRPr="00860DB6" w:rsidRDefault="00860DB6" w:rsidP="00860DB6">
      <w:pPr>
        <w:rPr>
          <w:b/>
          <w:color w:val="000000"/>
        </w:rPr>
      </w:pPr>
    </w:p>
    <w:p w14:paraId="2C46CE18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731466BC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D2A5" w14:textId="70B6352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E01A" w14:textId="1922FB5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2F51" w14:textId="6E119D3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2997" w14:textId="34C9019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7007C490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22C" w14:textId="750CB45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6229" w14:textId="0370049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001" w14:textId="7B6BEBB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A0A6" w14:textId="763FB34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0.834</w:t>
            </w:r>
          </w:p>
        </w:tc>
      </w:tr>
    </w:tbl>
    <w:p w14:paraId="605DA925" w14:textId="448B3A42" w:rsidR="00860DB6" w:rsidRPr="00860DB6" w:rsidRDefault="00860DB6" w:rsidP="00860DB6">
      <w:pPr>
        <w:rPr>
          <w:color w:val="000000"/>
          <w:sz w:val="22"/>
        </w:rPr>
      </w:pPr>
    </w:p>
    <w:p w14:paraId="1FD3756F" w14:textId="77777777" w:rsidR="00860DB6" w:rsidRPr="00860DB6" w:rsidRDefault="00860DB6" w:rsidP="00860DB6">
      <w:pPr>
        <w:rPr>
          <w:color w:val="000000"/>
          <w:sz w:val="22"/>
        </w:rPr>
      </w:pPr>
    </w:p>
    <w:p w14:paraId="365A76D1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066690C7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7A1A6240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423B92F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760F605E" w14:textId="77777777" w:rsidR="00860DB6" w:rsidRPr="00860DB6" w:rsidRDefault="00860DB6" w:rsidP="00860DB6">
      <w:pPr>
        <w:rPr>
          <w:color w:val="000000"/>
          <w:sz w:val="22"/>
        </w:rPr>
      </w:pPr>
    </w:p>
    <w:p w14:paraId="223F44F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Время:12:49:09</w:t>
      </w:r>
    </w:p>
    <w:p w14:paraId="14089D2B" w14:textId="77777777" w:rsidR="00860DB6" w:rsidRPr="00860DB6" w:rsidRDefault="00860DB6" w:rsidP="00860DB6">
      <w:pPr>
        <w:rPr>
          <w:color w:val="000000"/>
          <w:sz w:val="22"/>
        </w:rPr>
      </w:pPr>
    </w:p>
    <w:p w14:paraId="04966B15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4621B57B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1834EC2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3A723A0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569D9C9F" w14:textId="77777777" w:rsidR="00860DB6" w:rsidRPr="00860DB6" w:rsidRDefault="00860DB6" w:rsidP="00860DB6">
      <w:pPr>
        <w:rPr>
          <w:color w:val="000000"/>
          <w:sz w:val="22"/>
        </w:rPr>
      </w:pPr>
    </w:p>
    <w:p w14:paraId="2A6F41D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6015, Пылящая поверхность</w:t>
      </w:r>
    </w:p>
    <w:p w14:paraId="3B377FF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6015 01, Погрузка П/И из склада</w:t>
      </w:r>
    </w:p>
    <w:p w14:paraId="46D7FE3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288C49E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26E63C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39DF238C" w14:textId="77777777" w:rsidR="00860DB6" w:rsidRPr="00860DB6" w:rsidRDefault="00860DB6" w:rsidP="00860DB6">
      <w:pPr>
        <w:rPr>
          <w:color w:val="000000"/>
          <w:sz w:val="22"/>
        </w:rPr>
      </w:pPr>
    </w:p>
    <w:p w14:paraId="42BD08B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68A341B" w14:textId="77777777" w:rsidR="00860DB6" w:rsidRPr="00860DB6" w:rsidRDefault="00860DB6" w:rsidP="00860DB6">
      <w:pPr>
        <w:rPr>
          <w:color w:val="000000"/>
          <w:sz w:val="22"/>
        </w:rPr>
      </w:pPr>
    </w:p>
    <w:p w14:paraId="1886FE7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0333B01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Материал: Песчаник</w:t>
      </w:r>
    </w:p>
    <w:p w14:paraId="3A2BFBE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Весовая доля пылевой фракции в материале (табл.3.1.1), </w:t>
      </w:r>
      <w:r w:rsidRPr="00860DB6">
        <w:rPr>
          <w:b/>
          <w:i/>
          <w:color w:val="000000"/>
          <w:sz w:val="22"/>
        </w:rPr>
        <w:t xml:space="preserve">K1 = </w:t>
      </w:r>
      <w:r w:rsidRPr="00860DB6">
        <w:rPr>
          <w:b/>
          <w:color w:val="000000"/>
        </w:rPr>
        <w:t>0.04</w:t>
      </w:r>
    </w:p>
    <w:p w14:paraId="19180EE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Доля пыли, переходящей в аэрозоль (табл.3.1.1), </w:t>
      </w:r>
      <w:r w:rsidRPr="00860DB6">
        <w:rPr>
          <w:b/>
          <w:i/>
          <w:color w:val="000000"/>
          <w:sz w:val="22"/>
        </w:rPr>
        <w:t xml:space="preserve">K2 = </w:t>
      </w:r>
      <w:r w:rsidRPr="00860DB6">
        <w:rPr>
          <w:b/>
          <w:color w:val="000000"/>
        </w:rPr>
        <w:t>0.01</w:t>
      </w:r>
    </w:p>
    <w:p w14:paraId="7FD81E85" w14:textId="77777777" w:rsidR="00860DB6" w:rsidRPr="00860DB6" w:rsidRDefault="00860DB6" w:rsidP="00860DB6">
      <w:pPr>
        <w:rPr>
          <w:b/>
          <w:color w:val="000000"/>
        </w:rPr>
      </w:pPr>
    </w:p>
    <w:p w14:paraId="283B5B58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BE94F98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569D2C5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Материал негранулирован. Коэффициент Ke принимается равным 1</w:t>
      </w:r>
    </w:p>
    <w:p w14:paraId="2F08D15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Степень открытости: с 4-х сторон</w:t>
      </w:r>
    </w:p>
    <w:p w14:paraId="013831D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Загрузочный рукав не применяется</w:t>
      </w:r>
    </w:p>
    <w:p w14:paraId="46F57E4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860DB6">
        <w:rPr>
          <w:b/>
          <w:i/>
          <w:color w:val="000000"/>
          <w:sz w:val="22"/>
        </w:rPr>
        <w:t xml:space="preserve">K4 = </w:t>
      </w:r>
      <w:r w:rsidRPr="00860DB6">
        <w:rPr>
          <w:b/>
          <w:color w:val="000000"/>
        </w:rPr>
        <w:t>1</w:t>
      </w:r>
    </w:p>
    <w:p w14:paraId="7F9A9AB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(среднегодовая), м/с, </w:t>
      </w:r>
      <w:r w:rsidRPr="00860DB6">
        <w:rPr>
          <w:b/>
          <w:i/>
          <w:color w:val="000000"/>
          <w:sz w:val="22"/>
        </w:rPr>
        <w:t xml:space="preserve">G3SR = </w:t>
      </w:r>
      <w:r w:rsidRPr="00860DB6">
        <w:rPr>
          <w:b/>
          <w:color w:val="000000"/>
        </w:rPr>
        <w:t>3.2</w:t>
      </w:r>
    </w:p>
    <w:p w14:paraId="4F0B460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860DB6">
        <w:rPr>
          <w:b/>
          <w:i/>
          <w:color w:val="000000"/>
          <w:sz w:val="22"/>
        </w:rPr>
        <w:t xml:space="preserve">K3SR = </w:t>
      </w:r>
      <w:r w:rsidRPr="00860DB6">
        <w:rPr>
          <w:b/>
          <w:color w:val="000000"/>
        </w:rPr>
        <w:t>1.2</w:t>
      </w:r>
    </w:p>
    <w:p w14:paraId="0FCA410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ветра (максимальная), м/c, </w:t>
      </w:r>
      <w:r w:rsidRPr="00860DB6">
        <w:rPr>
          <w:b/>
          <w:i/>
          <w:color w:val="000000"/>
          <w:sz w:val="22"/>
        </w:rPr>
        <w:t xml:space="preserve">G3 = </w:t>
      </w:r>
      <w:r w:rsidRPr="00860DB6">
        <w:rPr>
          <w:b/>
          <w:color w:val="000000"/>
        </w:rPr>
        <w:t>9</w:t>
      </w:r>
    </w:p>
    <w:p w14:paraId="2DE3913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860DB6">
        <w:rPr>
          <w:b/>
          <w:i/>
          <w:color w:val="000000"/>
          <w:sz w:val="22"/>
        </w:rPr>
        <w:t xml:space="preserve">K3 = </w:t>
      </w:r>
      <w:r w:rsidRPr="00860DB6">
        <w:rPr>
          <w:b/>
          <w:color w:val="000000"/>
        </w:rPr>
        <w:t>1.7</w:t>
      </w:r>
    </w:p>
    <w:p w14:paraId="50DCD39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6901FF5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материала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0.2</w:t>
      </w:r>
    </w:p>
    <w:p w14:paraId="5A06852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Размер куска материала, мм, </w:t>
      </w:r>
      <w:r w:rsidRPr="00860DB6">
        <w:rPr>
          <w:b/>
          <w:i/>
          <w:color w:val="000000"/>
          <w:sz w:val="22"/>
        </w:rPr>
        <w:t xml:space="preserve">G7 = </w:t>
      </w:r>
      <w:r w:rsidRPr="00860DB6">
        <w:rPr>
          <w:b/>
          <w:color w:val="000000"/>
        </w:rPr>
        <w:t>120</w:t>
      </w:r>
    </w:p>
    <w:p w14:paraId="6507818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860DB6">
        <w:rPr>
          <w:b/>
          <w:i/>
          <w:color w:val="000000"/>
          <w:sz w:val="22"/>
        </w:rPr>
        <w:t xml:space="preserve">K7 = </w:t>
      </w:r>
      <w:r w:rsidRPr="00860DB6">
        <w:rPr>
          <w:b/>
          <w:color w:val="000000"/>
        </w:rPr>
        <w:t>0.2</w:t>
      </w:r>
    </w:p>
    <w:p w14:paraId="5D18457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Высота падения материала, м, </w:t>
      </w:r>
      <w:r w:rsidRPr="00860DB6">
        <w:rPr>
          <w:b/>
          <w:i/>
          <w:color w:val="000000"/>
          <w:sz w:val="22"/>
        </w:rPr>
        <w:t xml:space="preserve">GB = </w:t>
      </w:r>
      <w:r w:rsidRPr="00860DB6">
        <w:rPr>
          <w:b/>
          <w:color w:val="000000"/>
        </w:rPr>
        <w:t>2</w:t>
      </w:r>
    </w:p>
    <w:p w14:paraId="4E645DE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860DB6">
        <w:rPr>
          <w:b/>
          <w:i/>
          <w:color w:val="000000"/>
          <w:sz w:val="22"/>
        </w:rPr>
        <w:t xml:space="preserve">B = </w:t>
      </w:r>
      <w:r w:rsidRPr="00860DB6">
        <w:rPr>
          <w:b/>
          <w:color w:val="000000"/>
        </w:rPr>
        <w:t>0.7</w:t>
      </w:r>
    </w:p>
    <w:p w14:paraId="735266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860DB6">
        <w:rPr>
          <w:b/>
          <w:i/>
          <w:color w:val="000000"/>
          <w:sz w:val="22"/>
        </w:rPr>
        <w:t xml:space="preserve">GMAX = </w:t>
      </w:r>
      <w:r w:rsidRPr="00860DB6">
        <w:rPr>
          <w:b/>
          <w:color w:val="000000"/>
        </w:rPr>
        <w:t>846.72</w:t>
      </w:r>
    </w:p>
    <w:p w14:paraId="549AED6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860DB6">
        <w:rPr>
          <w:b/>
          <w:i/>
          <w:color w:val="000000"/>
          <w:sz w:val="22"/>
        </w:rPr>
        <w:t xml:space="preserve">GGOD = </w:t>
      </w:r>
      <w:r w:rsidRPr="00860DB6">
        <w:rPr>
          <w:b/>
          <w:color w:val="000000"/>
        </w:rPr>
        <w:t>300000</w:t>
      </w:r>
    </w:p>
    <w:p w14:paraId="3C79697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860DB6">
        <w:rPr>
          <w:b/>
          <w:i/>
          <w:color w:val="000000"/>
          <w:sz w:val="22"/>
        </w:rPr>
        <w:t xml:space="preserve">NJ = </w:t>
      </w:r>
      <w:r w:rsidRPr="00860DB6">
        <w:rPr>
          <w:b/>
          <w:color w:val="000000"/>
        </w:rPr>
        <w:t>0.85</w:t>
      </w:r>
    </w:p>
    <w:p w14:paraId="1683C91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Вид работ: Погрузка</w:t>
      </w:r>
    </w:p>
    <w:p w14:paraId="5D21D30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(3.1.1), </w:t>
      </w:r>
      <w:r w:rsidRPr="00860DB6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846.72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860DB6">
        <w:rPr>
          <w:b/>
          <w:color w:val="000000"/>
        </w:rPr>
        <w:t>0.672</w:t>
      </w:r>
    </w:p>
    <w:p w14:paraId="60C5A25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(3.1.2), </w:t>
      </w:r>
      <w:r w:rsidRPr="00860DB6">
        <w:rPr>
          <w:b/>
          <w:i/>
          <w:color w:val="000000"/>
          <w:sz w:val="22"/>
        </w:rPr>
        <w:t xml:space="preserve">MC = </w:t>
      </w:r>
      <w:r w:rsidRPr="00860DB6">
        <w:rPr>
          <w:b/>
          <w:i/>
          <w:color w:val="000000"/>
        </w:rPr>
        <w:t xml:space="preserve">K1 · K2 · K3SR · K4 · K5 · K7 · K8 · K9 · KE · B · GGOD · (1-NJ) = </w:t>
      </w:r>
      <w:r w:rsidRPr="00860DB6">
        <w:rPr>
          <w:b/>
          <w:color w:val="000000"/>
        </w:rPr>
        <w:t>0.04 · 0.01 · 1.2 · 1 · 0.2 · 0.2 · 1 · 1 · 1 · 0.7 · 300000 · (1-0.85) = 0.605</w:t>
      </w:r>
    </w:p>
    <w:p w14:paraId="3272E0A8" w14:textId="77777777" w:rsidR="00860DB6" w:rsidRPr="00860DB6" w:rsidRDefault="00860DB6" w:rsidP="00860DB6">
      <w:pPr>
        <w:rPr>
          <w:color w:val="000000"/>
          <w:sz w:val="22"/>
        </w:rPr>
      </w:pPr>
    </w:p>
    <w:p w14:paraId="2FFD2BA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Максимальный разовый выброс, г/с (3.2.1),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MAX(G,GC) = </w:t>
      </w:r>
      <w:r w:rsidRPr="00860DB6">
        <w:rPr>
          <w:b/>
          <w:color w:val="000000"/>
        </w:rPr>
        <w:t>0.672</w:t>
      </w:r>
    </w:p>
    <w:p w14:paraId="60481A2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Сумма выбросов, т/год (3.2.4),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M + MC = </w:t>
      </w:r>
      <w:r w:rsidRPr="00860DB6">
        <w:rPr>
          <w:b/>
          <w:color w:val="000000"/>
        </w:rPr>
        <w:t>0 + 0.605 = 0.605</w:t>
      </w:r>
    </w:p>
    <w:p w14:paraId="56BD81AB" w14:textId="77777777" w:rsidR="00860DB6" w:rsidRPr="00860DB6" w:rsidRDefault="00860DB6" w:rsidP="00860DB6">
      <w:pPr>
        <w:rPr>
          <w:b/>
          <w:color w:val="000000"/>
        </w:rPr>
      </w:pPr>
    </w:p>
    <w:p w14:paraId="6F8AD426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780A380E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7DEC" w14:textId="3B155A5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9555" w14:textId="3D385D3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CC79" w14:textId="365C6F4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1BB2" w14:textId="1326CDE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6FF31AAA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2C1" w14:textId="5C52CC0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1221" w14:textId="6F6A853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68C8" w14:textId="6485197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B6F8" w14:textId="612EFAE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0.605</w:t>
            </w:r>
          </w:p>
        </w:tc>
      </w:tr>
    </w:tbl>
    <w:p w14:paraId="6849F821" w14:textId="3F2452D7" w:rsidR="00860DB6" w:rsidRPr="00860DB6" w:rsidRDefault="00860DB6" w:rsidP="00860DB6">
      <w:pPr>
        <w:rPr>
          <w:color w:val="000000"/>
          <w:sz w:val="22"/>
        </w:rPr>
      </w:pPr>
    </w:p>
    <w:p w14:paraId="778D717F" w14:textId="77777777" w:rsidR="00860DB6" w:rsidRPr="00860DB6" w:rsidRDefault="00860DB6" w:rsidP="00860DB6">
      <w:pPr>
        <w:rPr>
          <w:color w:val="000000"/>
          <w:sz w:val="22"/>
        </w:rPr>
      </w:pPr>
    </w:p>
    <w:p w14:paraId="4D623F37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60532B89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09B2FB75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77A3726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5709A825" w14:textId="77777777" w:rsidR="00860DB6" w:rsidRPr="00860DB6" w:rsidRDefault="00860DB6" w:rsidP="00860DB6">
      <w:pPr>
        <w:rPr>
          <w:color w:val="000000"/>
          <w:sz w:val="22"/>
        </w:rPr>
      </w:pPr>
    </w:p>
    <w:p w14:paraId="7AE59A6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Время:14:37:13</w:t>
      </w:r>
    </w:p>
    <w:p w14:paraId="7AAA256F" w14:textId="77777777" w:rsidR="00860DB6" w:rsidRPr="00860DB6" w:rsidRDefault="00860DB6" w:rsidP="00860DB6">
      <w:pPr>
        <w:rPr>
          <w:color w:val="000000"/>
          <w:sz w:val="22"/>
        </w:rPr>
      </w:pPr>
    </w:p>
    <w:p w14:paraId="6285979D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04B5B303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488E97A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6A089CEC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28EF5454" w14:textId="77777777" w:rsidR="00860DB6" w:rsidRPr="00860DB6" w:rsidRDefault="00860DB6" w:rsidP="00860DB6">
      <w:pPr>
        <w:rPr>
          <w:color w:val="000000"/>
          <w:sz w:val="22"/>
        </w:rPr>
      </w:pPr>
    </w:p>
    <w:p w14:paraId="3736432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6016, Пылящая поверхность</w:t>
      </w:r>
    </w:p>
    <w:p w14:paraId="18DD6256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6016 01, Перемещение руды</w:t>
      </w:r>
    </w:p>
    <w:p w14:paraId="57F4913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4758F11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E293948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E5347FE" w14:textId="77777777" w:rsidR="00860DB6" w:rsidRPr="00860DB6" w:rsidRDefault="00860DB6" w:rsidP="00860DB6">
      <w:pPr>
        <w:rPr>
          <w:color w:val="000000"/>
          <w:sz w:val="22"/>
        </w:rPr>
      </w:pPr>
    </w:p>
    <w:p w14:paraId="36C53307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3AE3B7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1D22B67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грузоподъемность (табл.3.3.1), </w:t>
      </w:r>
      <w:r w:rsidRPr="00860DB6">
        <w:rPr>
          <w:b/>
          <w:i/>
          <w:color w:val="000000"/>
          <w:sz w:val="22"/>
        </w:rPr>
        <w:t xml:space="preserve">C1 = </w:t>
      </w:r>
      <w:r w:rsidRPr="00860DB6">
        <w:rPr>
          <w:b/>
          <w:color w:val="000000"/>
        </w:rPr>
        <w:t>2.5</w:t>
      </w:r>
    </w:p>
    <w:p w14:paraId="2EFE601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23B7DF66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скорость передвижения (табл.3.3.2), </w:t>
      </w:r>
      <w:r w:rsidRPr="00860DB6">
        <w:rPr>
          <w:b/>
          <w:i/>
          <w:color w:val="000000"/>
          <w:sz w:val="22"/>
        </w:rPr>
        <w:t xml:space="preserve">C2 = </w:t>
      </w:r>
      <w:r w:rsidRPr="00860DB6">
        <w:rPr>
          <w:b/>
          <w:color w:val="000000"/>
        </w:rPr>
        <w:t>2.75</w:t>
      </w:r>
    </w:p>
    <w:p w14:paraId="48DA08E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Состояние дороги: Дорога без покрытия (грунтовая)</w:t>
      </w:r>
    </w:p>
    <w:p w14:paraId="4611CE1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состояние дороги (табл.3.3.3), </w:t>
      </w:r>
      <w:r w:rsidRPr="00860DB6">
        <w:rPr>
          <w:b/>
          <w:i/>
          <w:color w:val="000000"/>
          <w:sz w:val="22"/>
        </w:rPr>
        <w:t xml:space="preserve">C3 = </w:t>
      </w:r>
      <w:r w:rsidRPr="00860DB6">
        <w:rPr>
          <w:b/>
          <w:color w:val="000000"/>
        </w:rPr>
        <w:t>1</w:t>
      </w:r>
    </w:p>
    <w:p w14:paraId="0208D864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860DB6">
        <w:rPr>
          <w:b/>
          <w:i/>
          <w:color w:val="000000"/>
          <w:sz w:val="22"/>
        </w:rPr>
        <w:t xml:space="preserve">N1 = </w:t>
      </w:r>
      <w:r w:rsidRPr="00860DB6">
        <w:rPr>
          <w:b/>
          <w:color w:val="000000"/>
        </w:rPr>
        <w:t>2</w:t>
      </w:r>
    </w:p>
    <w:p w14:paraId="6A688CF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860DB6">
        <w:rPr>
          <w:b/>
          <w:i/>
          <w:color w:val="000000"/>
          <w:sz w:val="22"/>
        </w:rPr>
        <w:t xml:space="preserve">L = </w:t>
      </w:r>
      <w:r w:rsidRPr="00860DB6">
        <w:rPr>
          <w:b/>
          <w:color w:val="000000"/>
        </w:rPr>
        <w:t>7</w:t>
      </w:r>
    </w:p>
    <w:p w14:paraId="1A8500F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Число ходок (туда + обратно) всего транспорта в час, </w:t>
      </w:r>
      <w:r w:rsidRPr="00860DB6">
        <w:rPr>
          <w:b/>
          <w:i/>
          <w:color w:val="000000"/>
          <w:sz w:val="22"/>
        </w:rPr>
        <w:t xml:space="preserve">N = </w:t>
      </w:r>
      <w:r w:rsidRPr="00860DB6">
        <w:rPr>
          <w:b/>
          <w:color w:val="000000"/>
        </w:rPr>
        <w:t>1.9</w:t>
      </w:r>
    </w:p>
    <w:p w14:paraId="6F2F9FED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долю пыли, уносимой в атмосферу, </w:t>
      </w:r>
      <w:r w:rsidRPr="00860DB6">
        <w:rPr>
          <w:b/>
          <w:i/>
          <w:color w:val="000000"/>
          <w:sz w:val="22"/>
        </w:rPr>
        <w:t xml:space="preserve">C7 = </w:t>
      </w:r>
      <w:r w:rsidRPr="00860DB6">
        <w:rPr>
          <w:b/>
          <w:color w:val="000000"/>
        </w:rPr>
        <w:t>0.01</w:t>
      </w:r>
    </w:p>
    <w:p w14:paraId="0D049815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Пылевыделение в атмосферу на 1 км пробега, г/км, </w:t>
      </w:r>
      <w:r w:rsidRPr="00860DB6">
        <w:rPr>
          <w:b/>
          <w:i/>
          <w:color w:val="000000"/>
          <w:sz w:val="22"/>
        </w:rPr>
        <w:t xml:space="preserve">Q1 = </w:t>
      </w:r>
      <w:r w:rsidRPr="00860DB6">
        <w:rPr>
          <w:b/>
          <w:color w:val="000000"/>
        </w:rPr>
        <w:t>1450</w:t>
      </w:r>
    </w:p>
    <w:p w14:paraId="3244CD9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поверхностного слоя дороги,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0862690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увлажненность дороги (табл.3.1.4), </w:t>
      </w:r>
      <w:r w:rsidRPr="00860DB6">
        <w:rPr>
          <w:b/>
          <w:i/>
          <w:color w:val="000000"/>
          <w:sz w:val="22"/>
        </w:rPr>
        <w:t xml:space="preserve">K5 = </w:t>
      </w:r>
      <w:r w:rsidRPr="00860DB6">
        <w:rPr>
          <w:b/>
          <w:color w:val="000000"/>
        </w:rPr>
        <w:t>0.2</w:t>
      </w:r>
    </w:p>
    <w:p w14:paraId="78F8422A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860DB6">
        <w:rPr>
          <w:b/>
          <w:i/>
          <w:color w:val="000000"/>
          <w:sz w:val="22"/>
        </w:rPr>
        <w:t xml:space="preserve">C4 = </w:t>
      </w:r>
      <w:r w:rsidRPr="00860DB6">
        <w:rPr>
          <w:b/>
          <w:color w:val="000000"/>
        </w:rPr>
        <w:t>1.45</w:t>
      </w:r>
    </w:p>
    <w:p w14:paraId="330F9EC3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860DB6">
        <w:rPr>
          <w:b/>
          <w:i/>
          <w:color w:val="000000"/>
          <w:sz w:val="22"/>
        </w:rPr>
        <w:t xml:space="preserve">V1 = </w:t>
      </w:r>
      <w:r w:rsidRPr="00860DB6">
        <w:rPr>
          <w:b/>
          <w:color w:val="000000"/>
        </w:rPr>
        <w:t>3.2</w:t>
      </w:r>
    </w:p>
    <w:p w14:paraId="22DC89A8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860DB6">
        <w:rPr>
          <w:b/>
          <w:i/>
          <w:color w:val="000000"/>
          <w:sz w:val="22"/>
        </w:rPr>
        <w:t xml:space="preserve">V2 = </w:t>
      </w:r>
      <w:r w:rsidRPr="00860DB6">
        <w:rPr>
          <w:b/>
          <w:color w:val="000000"/>
        </w:rPr>
        <w:t>30</w:t>
      </w:r>
    </w:p>
    <w:p w14:paraId="660FAD3E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Скорость обдува, м/с, </w:t>
      </w:r>
      <w:r w:rsidRPr="00860DB6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860DB6">
        <w:rPr>
          <w:b/>
          <w:color w:val="000000"/>
        </w:rPr>
        <w:t>5.16</w:t>
      </w:r>
    </w:p>
    <w:p w14:paraId="3B5AF4BB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860DB6">
        <w:rPr>
          <w:b/>
          <w:i/>
          <w:color w:val="000000"/>
          <w:sz w:val="22"/>
        </w:rPr>
        <w:t xml:space="preserve">C5 = </w:t>
      </w:r>
      <w:r w:rsidRPr="00860DB6">
        <w:rPr>
          <w:b/>
          <w:color w:val="000000"/>
        </w:rPr>
        <w:t>1.26</w:t>
      </w:r>
    </w:p>
    <w:p w14:paraId="6329E479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Площадь открытой поверхности материала в кузове, м2, </w:t>
      </w:r>
      <w:r w:rsidRPr="00860DB6">
        <w:rPr>
          <w:b/>
          <w:i/>
          <w:color w:val="000000"/>
          <w:sz w:val="22"/>
        </w:rPr>
        <w:t xml:space="preserve">S = </w:t>
      </w:r>
      <w:r w:rsidRPr="00860DB6">
        <w:rPr>
          <w:b/>
          <w:color w:val="000000"/>
        </w:rPr>
        <w:t>19.2</w:t>
      </w:r>
    </w:p>
    <w:p w14:paraId="78FF9C1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Перевозимый материал: Песчаник</w:t>
      </w:r>
    </w:p>
    <w:p w14:paraId="2A9541B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860DB6">
        <w:rPr>
          <w:b/>
          <w:i/>
          <w:color w:val="000000"/>
          <w:sz w:val="22"/>
        </w:rPr>
        <w:t xml:space="preserve">Q = </w:t>
      </w:r>
      <w:r w:rsidRPr="00860DB6">
        <w:rPr>
          <w:b/>
          <w:color w:val="000000"/>
        </w:rPr>
        <w:t>0.005</w:t>
      </w:r>
    </w:p>
    <w:p w14:paraId="412102BC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Влажность перевозимого материала, %, </w:t>
      </w:r>
      <w:r w:rsidRPr="00860DB6">
        <w:rPr>
          <w:b/>
          <w:i/>
          <w:color w:val="000000"/>
          <w:sz w:val="22"/>
        </w:rPr>
        <w:t xml:space="preserve">VL = </w:t>
      </w:r>
      <w:r w:rsidRPr="00860DB6">
        <w:rPr>
          <w:b/>
          <w:color w:val="000000"/>
        </w:rPr>
        <w:t>9</w:t>
      </w:r>
    </w:p>
    <w:p w14:paraId="5D7B5DF1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860DB6">
        <w:rPr>
          <w:b/>
          <w:i/>
          <w:color w:val="000000"/>
          <w:sz w:val="22"/>
        </w:rPr>
        <w:t xml:space="preserve">K5M = </w:t>
      </w:r>
      <w:r w:rsidRPr="00860DB6">
        <w:rPr>
          <w:b/>
          <w:color w:val="000000"/>
        </w:rPr>
        <w:t>0.2</w:t>
      </w:r>
    </w:p>
    <w:p w14:paraId="56BBB5E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устойчивым снежным покровом, </w:t>
      </w:r>
      <w:r w:rsidRPr="00860DB6">
        <w:rPr>
          <w:b/>
          <w:i/>
          <w:color w:val="000000"/>
          <w:sz w:val="22"/>
        </w:rPr>
        <w:t xml:space="preserve">TSP = </w:t>
      </w:r>
      <w:r w:rsidRPr="00860DB6">
        <w:rPr>
          <w:b/>
          <w:color w:val="000000"/>
        </w:rPr>
        <w:t>150</w:t>
      </w:r>
    </w:p>
    <w:p w14:paraId="4CB8A01F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Продолжительность осадков в виде дождя, часов/год, </w:t>
      </w:r>
      <w:r w:rsidRPr="00860DB6">
        <w:rPr>
          <w:b/>
          <w:i/>
          <w:color w:val="000000"/>
          <w:sz w:val="22"/>
        </w:rPr>
        <w:t xml:space="preserve">TO = </w:t>
      </w:r>
      <w:r w:rsidRPr="00860DB6">
        <w:rPr>
          <w:b/>
          <w:color w:val="000000"/>
        </w:rPr>
        <w:t>360</w:t>
      </w:r>
    </w:p>
    <w:p w14:paraId="35C2A45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Количество дней с осадками в виде дождя в году, </w:t>
      </w:r>
      <w:r w:rsidRPr="00860DB6">
        <w:rPr>
          <w:b/>
          <w:i/>
          <w:color w:val="000000"/>
          <w:sz w:val="22"/>
        </w:rPr>
        <w:t xml:space="preserve">TD = </w:t>
      </w:r>
      <w:r w:rsidRPr="00860DB6">
        <w:rPr>
          <w:b/>
          <w:i/>
          <w:color w:val="000000"/>
        </w:rPr>
        <w:t xml:space="preserve">2 · TO / 24 = </w:t>
      </w:r>
      <w:r w:rsidRPr="00860DB6">
        <w:rPr>
          <w:b/>
          <w:color w:val="000000"/>
        </w:rPr>
        <w:t>2 · 360 / 24 = 30</w:t>
      </w:r>
    </w:p>
    <w:p w14:paraId="7034D1A1" w14:textId="77777777" w:rsidR="00860DB6" w:rsidRPr="00860DB6" w:rsidRDefault="00860DB6" w:rsidP="00860DB6">
      <w:pPr>
        <w:rPr>
          <w:b/>
          <w:color w:val="000000"/>
        </w:rPr>
      </w:pPr>
    </w:p>
    <w:p w14:paraId="7D0740A3" w14:textId="77777777" w:rsidR="00860DB6" w:rsidRPr="00860DB6" w:rsidRDefault="00860DB6" w:rsidP="00860DB6">
      <w:pPr>
        <w:rPr>
          <w:b/>
          <w:i/>
          <w:color w:val="000000"/>
          <w:u w:val="single"/>
        </w:rPr>
      </w:pPr>
      <w:r w:rsidRPr="00860DB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1CE77B" w14:textId="77777777" w:rsidR="00860DB6" w:rsidRPr="00860DB6" w:rsidRDefault="00860DB6" w:rsidP="00860DB6">
      <w:pPr>
        <w:rPr>
          <w:b/>
          <w:i/>
          <w:color w:val="000000"/>
          <w:u w:val="single"/>
        </w:rPr>
      </w:pPr>
    </w:p>
    <w:p w14:paraId="15ECE377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lastRenderedPageBreak/>
        <w:t xml:space="preserve">Максимальный разовый выброс, г/с (3.3.1), </w:t>
      </w:r>
      <w:r w:rsidRPr="00860DB6">
        <w:rPr>
          <w:b/>
          <w:i/>
          <w:color w:val="000000"/>
          <w:sz w:val="22"/>
        </w:rPr>
        <w:t xml:space="preserve">G = </w:t>
      </w:r>
      <w:r w:rsidRPr="00860DB6">
        <w:rPr>
          <w:b/>
          <w:i/>
          <w:color w:val="000000"/>
        </w:rPr>
        <w:t xml:space="preserve">C1 · C2 · C3 · K5 · C7 · N · L · Q1 / 3600 + C4 · C5 · K5M · Q · S · N1 = </w:t>
      </w:r>
      <w:r w:rsidRPr="00860DB6">
        <w:rPr>
          <w:b/>
          <w:color w:val="000000"/>
        </w:rPr>
        <w:t>2.5 · 2.75 · 1 · 0.2 · 0.01 · 1.9 · 7 · 1450 / 3600 + 1.45 · 1.26 · 0.2 · 0.005 · 19.2 · 2 = 0.1438</w:t>
      </w:r>
    </w:p>
    <w:p w14:paraId="5FC40E72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Валовый выброс, т/год (3.3.2), </w:t>
      </w:r>
      <w:r w:rsidRPr="00860DB6">
        <w:rPr>
          <w:b/>
          <w:i/>
          <w:color w:val="000000"/>
          <w:sz w:val="22"/>
        </w:rPr>
        <w:t xml:space="preserve">M = </w:t>
      </w:r>
      <w:r w:rsidRPr="00860DB6">
        <w:rPr>
          <w:b/>
          <w:i/>
          <w:color w:val="000000"/>
        </w:rPr>
        <w:t xml:space="preserve">0.0864 · G · (365-(TSP + TD)) = </w:t>
      </w:r>
      <w:r w:rsidRPr="00860DB6">
        <w:rPr>
          <w:b/>
          <w:color w:val="000000"/>
        </w:rPr>
        <w:t>0.0864 · 0.1438 · (365-(150 + 30)) = 2.3</w:t>
      </w:r>
    </w:p>
    <w:p w14:paraId="4AA0BEA9" w14:textId="77777777" w:rsidR="00860DB6" w:rsidRPr="00860DB6" w:rsidRDefault="00860DB6" w:rsidP="00860DB6">
      <w:pPr>
        <w:rPr>
          <w:b/>
          <w:color w:val="000000"/>
        </w:rPr>
      </w:pPr>
    </w:p>
    <w:p w14:paraId="29795255" w14:textId="77777777" w:rsidR="00860DB6" w:rsidRPr="00860DB6" w:rsidRDefault="00860DB6" w:rsidP="00860DB6">
      <w:pPr>
        <w:rPr>
          <w:b/>
          <w:i/>
          <w:color w:val="000000"/>
          <w:sz w:val="22"/>
        </w:rPr>
      </w:pPr>
      <w:r w:rsidRPr="00860DB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29BC62A5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CE0C" w14:textId="3B21192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82DF" w14:textId="7FCFA6E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56B0" w14:textId="5C4266F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882F" w14:textId="7A7538E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1B84B280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E4C9" w14:textId="4CC086B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B1BD" w14:textId="10FD908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5469" w14:textId="6A9F11D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0.1438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1531" w14:textId="737B594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2.3</w:t>
            </w:r>
          </w:p>
        </w:tc>
      </w:tr>
    </w:tbl>
    <w:p w14:paraId="1F1290F9" w14:textId="13BF35A2" w:rsidR="00860DB6" w:rsidRPr="00860DB6" w:rsidRDefault="00860DB6" w:rsidP="00860DB6">
      <w:pPr>
        <w:rPr>
          <w:color w:val="000000"/>
          <w:sz w:val="22"/>
        </w:rPr>
      </w:pPr>
    </w:p>
    <w:p w14:paraId="7FEAF02F" w14:textId="77777777" w:rsidR="00860DB6" w:rsidRPr="00860DB6" w:rsidRDefault="00860DB6" w:rsidP="00860DB6">
      <w:pPr>
        <w:rPr>
          <w:color w:val="000000"/>
          <w:sz w:val="22"/>
        </w:rPr>
      </w:pPr>
    </w:p>
    <w:p w14:paraId="5D040BFC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3BD5B415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5B34D2C0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707BD63B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ЭРА v3.0.406</w:t>
      </w:r>
    </w:p>
    <w:p w14:paraId="17B8E5A8" w14:textId="77777777" w:rsidR="00860DB6" w:rsidRPr="00860DB6" w:rsidRDefault="00860DB6" w:rsidP="00860DB6">
      <w:pPr>
        <w:rPr>
          <w:color w:val="000000"/>
          <w:sz w:val="22"/>
        </w:rPr>
      </w:pPr>
    </w:p>
    <w:p w14:paraId="12C720C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Дата:16.10.25 Время:14:56:08</w:t>
      </w:r>
    </w:p>
    <w:p w14:paraId="4BBF8864" w14:textId="77777777" w:rsidR="00860DB6" w:rsidRPr="00860DB6" w:rsidRDefault="00860DB6" w:rsidP="00860DB6">
      <w:pPr>
        <w:rPr>
          <w:color w:val="000000"/>
          <w:sz w:val="22"/>
        </w:rPr>
      </w:pPr>
    </w:p>
    <w:p w14:paraId="719DA82F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  <w:r w:rsidRPr="00860DB6">
        <w:rPr>
          <w:b/>
          <w:color w:val="000000"/>
          <w:sz w:val="28"/>
        </w:rPr>
        <w:t xml:space="preserve">               РАСЧЕТ ВАЛОВЫХ ВЫБРОСОВ</w:t>
      </w:r>
    </w:p>
    <w:p w14:paraId="59E13E6C" w14:textId="77777777" w:rsidR="00860DB6" w:rsidRPr="00860DB6" w:rsidRDefault="00860DB6" w:rsidP="00860DB6">
      <w:pPr>
        <w:jc w:val="center"/>
        <w:rPr>
          <w:b/>
          <w:color w:val="000000"/>
          <w:sz w:val="28"/>
        </w:rPr>
      </w:pPr>
    </w:p>
    <w:p w14:paraId="646068C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Город: 225, Жанааркинский район, Улытау</w:t>
      </w:r>
    </w:p>
    <w:p w14:paraId="3F524F9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4F807188" w14:textId="77777777" w:rsidR="00860DB6" w:rsidRPr="00860DB6" w:rsidRDefault="00860DB6" w:rsidP="00860DB6">
      <w:pPr>
        <w:rPr>
          <w:color w:val="000000"/>
          <w:sz w:val="22"/>
        </w:rPr>
      </w:pPr>
    </w:p>
    <w:p w14:paraId="73728795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загрязнения: 6017, Пылящая поверхность</w:t>
      </w:r>
    </w:p>
    <w:p w14:paraId="1E38117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Источник выделения: 6017 01, Горнотранспортное оборудование</w:t>
      </w:r>
    </w:p>
    <w:p w14:paraId="7BFF1E2C" w14:textId="77777777" w:rsidR="00860DB6" w:rsidRPr="00860DB6" w:rsidRDefault="00860DB6" w:rsidP="00860DB6">
      <w:pPr>
        <w:rPr>
          <w:color w:val="000000"/>
          <w:sz w:val="22"/>
        </w:rPr>
      </w:pPr>
    </w:p>
    <w:p w14:paraId="71FA14CD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Список литературы:</w:t>
      </w:r>
    </w:p>
    <w:p w14:paraId="556F788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2A958B4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24B9470E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3BE76761" w14:textId="77777777" w:rsidR="00860DB6" w:rsidRPr="00860DB6" w:rsidRDefault="00860DB6" w:rsidP="00860DB6">
      <w:pPr>
        <w:rPr>
          <w:color w:val="000000"/>
          <w:sz w:val="22"/>
        </w:rPr>
      </w:pPr>
    </w:p>
    <w:p w14:paraId="3BD1B990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РАСЧЕТ ВЫБРОСОВ ЗАГРЯЗНЯЮЩИХ ВЕЩЕСТВ</w:t>
      </w:r>
    </w:p>
    <w:p w14:paraId="6408C4CA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ПРИ РАБОТЕ И ДВИЖЕНИИ АВТОМОБИЛЕЙ ПО ТЕРРИТОРИИ</w:t>
      </w:r>
    </w:p>
    <w:p w14:paraId="24D4CAFF" w14:textId="77777777" w:rsidR="00860DB6" w:rsidRPr="00860DB6" w:rsidRDefault="00860DB6" w:rsidP="00860DB6">
      <w:pPr>
        <w:rPr>
          <w:color w:val="000000"/>
          <w:sz w:val="22"/>
        </w:rPr>
      </w:pPr>
    </w:p>
    <w:p w14:paraId="4660FC1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РЕЗУЛЬТАТЫ РАСЧЕТА</w:t>
      </w:r>
    </w:p>
    <w:p w14:paraId="6738CFFB" w14:textId="77777777" w:rsidR="00860DB6" w:rsidRPr="00860DB6" w:rsidRDefault="00860DB6" w:rsidP="00860DB6">
      <w:pPr>
        <w:rPr>
          <w:color w:val="000000"/>
          <w:sz w:val="22"/>
        </w:rPr>
      </w:pPr>
    </w:p>
    <w:p w14:paraId="1F319321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Выбросы по периоду: Переходный период (t&gt;-5 и t&lt;5)</w:t>
      </w:r>
    </w:p>
    <w:p w14:paraId="53D21EE4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66027149" w14:textId="77777777" w:rsidTr="00860DB6">
        <w:tc>
          <w:tcPr>
            <w:tcW w:w="5000" w:type="pct"/>
            <w:gridSpan w:val="13"/>
          </w:tcPr>
          <w:p w14:paraId="4BBB2836" w14:textId="06C0FD47" w:rsidR="00860DB6" w:rsidRPr="00860DB6" w:rsidRDefault="00860DB6" w:rsidP="00860DB6">
            <w:pPr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860DB6" w14:paraId="462B149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8D6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52C668AA" w14:textId="5F12918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EE6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20AA29B0" w14:textId="3C83404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550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3B0DF5F1" w14:textId="1244D3D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073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21A0F073" w14:textId="07925E9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9B5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Tv1,</w:t>
            </w:r>
          </w:p>
          <w:p w14:paraId="363533B6" w14:textId="59C310F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D1A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Tv1n,</w:t>
            </w:r>
          </w:p>
          <w:p w14:paraId="320D8EFB" w14:textId="7DB1C20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98B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4D33000F" w14:textId="34C0BFF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1E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Tv2,</w:t>
            </w:r>
          </w:p>
          <w:p w14:paraId="3896273A" w14:textId="3CEDB9A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1C4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Tv2n,</w:t>
            </w:r>
          </w:p>
          <w:p w14:paraId="736BA57F" w14:textId="64BD555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001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03B8F9A5" w14:textId="6491A7A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CFD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3828610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36E4" w14:textId="001E12C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7231" w14:textId="1CC3CEC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F78" w14:textId="1EDFE09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E4E0" w14:textId="0DB7C93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4DC1" w14:textId="5EAFEE7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991" w14:textId="1E5C4C1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8D8" w14:textId="55E091D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703" w14:textId="2347730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412F" w14:textId="07153E9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92C6" w14:textId="550F1FA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295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4D6B2D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577A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39042E4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3BB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4627CC88" w14:textId="707126D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BFF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7FDE566B" w14:textId="115F73B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286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0FA63EFC" w14:textId="36D6041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69F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77CB039D" w14:textId="4B67B10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C39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42569579" w14:textId="7EEDD03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0B1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65EAA9B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C868" w14:textId="767CD5FF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A66" w14:textId="2E2A8AA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F2DE" w14:textId="3115FB9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2A5B" w14:textId="336292C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AA1" w14:textId="67A6710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7699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58F01B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80FD" w14:textId="3A42FB77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4E2B" w14:textId="36B5E07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7C73" w14:textId="7A71261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FD6D" w14:textId="61CE6F8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1A89" w14:textId="4798A88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0.1257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CEBD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80D13F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4357" w14:textId="08C4E83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FB0" w14:textId="050C6F6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3009" w14:textId="49198BF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EBA" w14:textId="741B779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E05" w14:textId="5CC8D00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C79A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A7BF176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F96A" w14:textId="6FEB00F3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3C82" w14:textId="2590564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41BC" w14:textId="2D49A55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A276" w14:textId="7D5927D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88E" w14:textId="605A3B2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C156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7E76DC3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F4C3" w14:textId="646AB29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089" w14:textId="6C5177F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4D7E" w14:textId="0C74DC6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8675" w14:textId="7A3958B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0C5F" w14:textId="050DBF9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787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28CBD7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7B38" w14:textId="2C4D8A59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1D11" w14:textId="35C1456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C342" w14:textId="529189A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89A6" w14:textId="345A3C0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0.0528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ADE" w14:textId="04BCF3F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0.0537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1043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245ED813" w14:textId="4BE60EC9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118FF878" w14:textId="77777777" w:rsidTr="00860DB6">
        <w:tc>
          <w:tcPr>
            <w:tcW w:w="5000" w:type="pct"/>
            <w:gridSpan w:val="13"/>
          </w:tcPr>
          <w:p w14:paraId="34BEAA17" w14:textId="5B3BCB5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860DB6" w14:paraId="7A1D851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0A6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795282AB" w14:textId="4FDC4B6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AF6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6D6BCD6F" w14:textId="3C20580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8A1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5BB50A24" w14:textId="3FDE4C0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7C2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4B52F9CB" w14:textId="175F178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81C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L1,</w:t>
            </w:r>
          </w:p>
          <w:p w14:paraId="4945BE1B" w14:textId="6858E3F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A60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L1n,</w:t>
            </w:r>
          </w:p>
          <w:p w14:paraId="139AF817" w14:textId="475C2F0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A41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3B2C3B82" w14:textId="58CBC7C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A5C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L2,</w:t>
            </w:r>
          </w:p>
          <w:p w14:paraId="2AF3CA10" w14:textId="47578A7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07C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L2n,</w:t>
            </w:r>
          </w:p>
          <w:p w14:paraId="659B8780" w14:textId="1371DAC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51C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1AAA227A" w14:textId="56881A1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682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53B3509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9475" w14:textId="2127473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14F6" w14:textId="7AE2B4D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EDA4" w14:textId="66412D2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A955" w14:textId="6D6DBA6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C5B" w14:textId="2594288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B6E1" w14:textId="3FE4993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BBF1" w14:textId="3FD7A83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D19" w14:textId="4F5CB41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EC0A" w14:textId="327506E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FAF2" w14:textId="4E97C3F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269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E40CEF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287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5594A12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DA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29FFD036" w14:textId="41F74CF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07B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55E364C2" w14:textId="5B9C00E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7D3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0F9D48B6" w14:textId="2636D7D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F6D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1FFB269E" w14:textId="210213D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B38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01052D3B" w14:textId="240F8B1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DBE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6FD3F01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9FCB" w14:textId="30AD8216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FBF" w14:textId="0B644B9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AA7" w14:textId="21B522F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9A4F" w14:textId="3D0B5DA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1.716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B7E4" w14:textId="7813EC0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5.39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94F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4E6CC2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2B72" w14:textId="75324329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A8A0" w14:textId="2447840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F7C2" w14:textId="66A14F1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D46D" w14:textId="556529C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251" w14:textId="2500CF7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0.904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9A86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D9B60A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0B7E" w14:textId="6CD8850B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C9F8" w14:textId="4974D9A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033" w14:textId="22CFA43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C6CE" w14:textId="12DC31D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A21C" w14:textId="2471E19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CB6A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3D091E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E7D0" w14:textId="037B018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D8B9" w14:textId="20F53B2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19F5" w14:textId="7AEB351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A34B" w14:textId="2C6078B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658A" w14:textId="0C04CC4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B2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A80424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BFD" w14:textId="657BD60A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93C5" w14:textId="5ACF309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C283" w14:textId="5987434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C2D" w14:textId="352DE14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9A38" w14:textId="3C272CE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129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D2570E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990" w14:textId="00686998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C25" w14:textId="40A7976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153" w14:textId="78672FB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460" w14:textId="299D7E2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BB2" w14:textId="19FD8AE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56D1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0BACE9A6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692B71AA" w14:textId="77777777" w:rsidTr="00860DB6">
        <w:tc>
          <w:tcPr>
            <w:tcW w:w="5000" w:type="pct"/>
            <w:gridSpan w:val="13"/>
          </w:tcPr>
          <w:p w14:paraId="0B201753" w14:textId="42B46E8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860DB6" w14:paraId="22EF181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CB2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1FA0006B" w14:textId="7923C33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891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583CCD34" w14:textId="088B5A6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B1E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2F9936E8" w14:textId="6516B86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BA2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23DC3527" w14:textId="76F6E49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506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Tv1,</w:t>
            </w:r>
          </w:p>
          <w:p w14:paraId="51EFEEF6" w14:textId="0E087EA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076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Tv1n,</w:t>
            </w:r>
          </w:p>
          <w:p w14:paraId="7CAF2C61" w14:textId="6514CDF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2FE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67467D59" w14:textId="0AC49FD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F9F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Tv2,</w:t>
            </w:r>
          </w:p>
          <w:p w14:paraId="16439FC5" w14:textId="72CC55B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A1F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Tv2n,</w:t>
            </w:r>
          </w:p>
          <w:p w14:paraId="3B54F347" w14:textId="28FD692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16B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4505B2CD" w14:textId="4DA25CA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2B4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153019A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05AE" w14:textId="715560B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A1F3" w14:textId="736CB4D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AE5" w14:textId="2C62338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4128" w14:textId="4E60C93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7DB0" w14:textId="7215369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0D4" w14:textId="32DD6F9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C154" w14:textId="740DE69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84F7" w14:textId="5455062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BC38" w14:textId="5CDAD0F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6491" w14:textId="518FDE7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FFA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D269106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B7BD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3CB6C656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3FB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13B43005" w14:textId="4AE3931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BA2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02A2E086" w14:textId="7A1B37C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9C0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3D8C2AB4" w14:textId="5456497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2A6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454F13CF" w14:textId="0D4DB49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9BB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05B7C392" w14:textId="3C091B7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639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2D9CD8E3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01D3" w14:textId="75393E4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F2F0" w14:textId="3016208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C19F" w14:textId="5BEA978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1D6" w14:textId="51C3467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F6BF" w14:textId="4B73472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0.1704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EC96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085224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BCAB" w14:textId="3E80AA3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B720" w14:textId="690DD21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19A6" w14:textId="5240E63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B2AC" w14:textId="1ECB9DA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4143" w14:textId="046AC2F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379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FDD4AC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2DD9" w14:textId="4789D3B6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E41B" w14:textId="0D8BC1C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678" w14:textId="45961F9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816" w14:textId="2B4719C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FA33" w14:textId="61B4E86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57EE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FF9E8F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085D" w14:textId="116BA46D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359" w14:textId="698FA8C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35D3" w14:textId="474A1F6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A6FC" w14:textId="01A36EB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E865" w14:textId="75DC049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0BC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27E45A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C9D8" w14:textId="71433E9B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FA0" w14:textId="3BC5B4D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637" w14:textId="2AB6C78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54B3" w14:textId="4110C3A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0CE7" w14:textId="3B2EE06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C466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93A132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C97D" w14:textId="13FE380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989" w14:textId="1AB760F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C08A" w14:textId="080FE56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4AD1" w14:textId="64E196E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0.03016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2837" w14:textId="3D673C5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0.01752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9C39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003F7CE5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0653E338" w14:textId="77777777" w:rsidTr="00860DB6">
        <w:tc>
          <w:tcPr>
            <w:tcW w:w="5000" w:type="pct"/>
            <w:gridSpan w:val="13"/>
          </w:tcPr>
          <w:p w14:paraId="5B5C7DD3" w14:textId="5B408D7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860DB6" w14:paraId="1D18DA3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93D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71F35234" w14:textId="5700D4E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91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1EA59C37" w14:textId="7B7C95F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5EA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52669F41" w14:textId="759257E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FFE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45F86012" w14:textId="73AF6BD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56E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Tv1,</w:t>
            </w:r>
          </w:p>
          <w:p w14:paraId="648A7C1C" w14:textId="7BF14CC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FB7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Tv1n,</w:t>
            </w:r>
          </w:p>
          <w:p w14:paraId="2FC83BC1" w14:textId="722B4C4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522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2FA91F13" w14:textId="276ADE8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CAF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Tv2,</w:t>
            </w:r>
          </w:p>
          <w:p w14:paraId="0619EC14" w14:textId="493A2EB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EED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Tv2n,</w:t>
            </w:r>
          </w:p>
          <w:p w14:paraId="2B827C61" w14:textId="79CADF9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E7F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47EA6928" w14:textId="689380A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0E2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78BC548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2C2A" w14:textId="6C046C5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0E4A" w14:textId="00BCBAE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0E37" w14:textId="635A97B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BF3" w14:textId="257B2DF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C633" w14:textId="019FEE1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397E" w14:textId="6F7CF3F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5BA2" w14:textId="27A92DB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CEB" w14:textId="204CA89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FC1" w14:textId="37EB94A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5DE4" w14:textId="63B2733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A8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E2FDCB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4E3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287B685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355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2C45641E" w14:textId="215F6E8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74D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7D1E9D60" w14:textId="38E7D9A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F89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1A885AD9" w14:textId="4C0F5F8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A14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7C11EAC1" w14:textId="04D040A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6F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5667E998" w14:textId="71322E9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533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605EF23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216" w14:textId="357FD1D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C6FE" w14:textId="03A13FF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BF51" w14:textId="5C1F453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2D04" w14:textId="36B0079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BAD6" w14:textId="1A1FB17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690E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CE8066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9F34" w14:textId="0C4965EC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EB4" w14:textId="76D7C86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2DCD" w14:textId="4F30F88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E637" w14:textId="24BC3C4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0.01085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B688" w14:textId="6461175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3E1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C0373E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D1" w14:textId="7B826AF6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972F" w14:textId="554E5DD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B4D2" w14:textId="3A7318B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D8D2" w14:textId="6C86DD0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C5EF" w14:textId="0CD9F4C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2CE6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F10F56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E4C0" w14:textId="68A461F6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831A" w14:textId="054F14E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3EC2" w14:textId="45E0AE8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68CC" w14:textId="5794C3D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4F86" w14:textId="0129010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935C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C7B3B3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9DD" w14:textId="4E9BC828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F8AA" w14:textId="495A874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6262" w14:textId="3104024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0E29" w14:textId="01D8886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0.00728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C74" w14:textId="6AF5C81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4A6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15B7A0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A74F" w14:textId="5D65714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607" w14:textId="17B6974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FCC6" w14:textId="52D5DE9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16CB" w14:textId="71C8833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0.00459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1B92" w14:textId="345DEE2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0.000668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A83A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7BF36132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6B2014F5" w14:textId="77777777" w:rsidTr="00860DB6">
        <w:tc>
          <w:tcPr>
            <w:tcW w:w="5000" w:type="pct"/>
            <w:gridSpan w:val="13"/>
          </w:tcPr>
          <w:p w14:paraId="5BE49474" w14:textId="48D0EDA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860DB6" w14:paraId="2B67638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E92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26E6EA74" w14:textId="797BC44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6C0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03BD2EC6" w14:textId="28D6464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077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0BB8121D" w14:textId="3F52BD5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87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2F9B8E25" w14:textId="24CCF1E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CB9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L1,</w:t>
            </w:r>
          </w:p>
          <w:p w14:paraId="7DA8F056" w14:textId="319D0D3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F4F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L1n,</w:t>
            </w:r>
          </w:p>
          <w:p w14:paraId="55191DB5" w14:textId="1F8BD87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E3A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3F959C5E" w14:textId="06423EA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4CA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L2,</w:t>
            </w:r>
          </w:p>
          <w:p w14:paraId="699CA666" w14:textId="789A02A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B6B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L2n,</w:t>
            </w:r>
          </w:p>
          <w:p w14:paraId="39A8989B" w14:textId="26E7D07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B7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13F34E53" w14:textId="7DD055C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7BB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1F3B84C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3DCC" w14:textId="496217D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12B" w14:textId="533A7B5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217" w14:textId="059B5ED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B388" w14:textId="3492904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46D0" w14:textId="75B6181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4AC" w14:textId="65C7D0F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EBE" w14:textId="3DA8C26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BB12" w14:textId="0E36395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7888" w14:textId="51419AB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ED3" w14:textId="5CDA14F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130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EE80A5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7742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2D636B3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D08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2D34FCED" w14:textId="5A13DBB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7FA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64D7E789" w14:textId="3C55EE1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FB3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49DA71FF" w14:textId="037D432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ED1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5C542DCF" w14:textId="7785DE4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651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246E46CD" w14:textId="5C6E53C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EFD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1D3B0FF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88EF" w14:textId="7DE0D471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3834" w14:textId="3542DF1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F4A4" w14:textId="6175993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194" w14:textId="7784030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0.1572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5E81" w14:textId="1E76511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0.0672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6D5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97F4B03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5F3" w14:textId="336D94FF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lastRenderedPageBreak/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6B57" w14:textId="0DF9CB7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6D5" w14:textId="43002D8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C5A" w14:textId="78DECFC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A604" w14:textId="16D619A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0.0109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C1D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175168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8624" w14:textId="63EEB1F4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8E9" w14:textId="572DC73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793" w14:textId="1240603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9F95" w14:textId="4AB7487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CE0D" w14:textId="7464B39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A80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E08263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937C" w14:textId="79B0034B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D4E9" w14:textId="707B4E3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8D1" w14:textId="4574FC2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B286" w14:textId="33FB6D5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AE65" w14:textId="4F9D98E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24D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36BA6E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F513" w14:textId="73EFAF28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085" w14:textId="4D1F824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B741" w14:textId="4CD685A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9C1" w14:textId="5CD36FE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B598" w14:textId="3677D46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0.00306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51F3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5DBDCE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A050" w14:textId="0EB57F14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D3E" w14:textId="63D8E5E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57F" w14:textId="12F98FC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809" w14:textId="0B0CFD7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0.01638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5560" w14:textId="0C63841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11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D1222E7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6917" w14:textId="2BD1B237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8E58" w14:textId="26AEA79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8A88" w14:textId="1560543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3E9A" w14:textId="2B8BFF0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074" w14:textId="34C36DB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0.2687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90E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EA2FC63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FD2" w14:textId="3DB92D31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9FA9" w14:textId="040798B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DE1A" w14:textId="327AEEF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5EC4" w14:textId="312D3F1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5E72" w14:textId="2FD9F6E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BB4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AAB7FE7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143" w14:textId="2056B236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B4" w14:textId="38FF8DA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70E" w14:textId="3EEAC0F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00BB" w14:textId="4EF9E0D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EE75" w14:textId="6334079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E74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CFFB45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0391" w14:textId="78B7740E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A1C7" w14:textId="30EC2B4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970" w14:textId="6F4630A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5BA" w14:textId="72C5E81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AD1" w14:textId="2D65776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137E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F02B46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010F" w14:textId="45CF4A0D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C51" w14:textId="3C58B9E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089" w14:textId="32DFA87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AAD6" w14:textId="494E616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76A8" w14:textId="5EFC730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D9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D2D011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13D3" w14:textId="628F2AF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7512" w14:textId="296F2EC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1147" w14:textId="2961555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8D2F" w14:textId="1614B3E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2D5A" w14:textId="3346FDC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0.0281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10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66C164DC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61A6C506" w14:textId="77777777" w:rsidTr="00860DB6">
        <w:tc>
          <w:tcPr>
            <w:tcW w:w="5000" w:type="pct"/>
            <w:gridSpan w:val="13"/>
          </w:tcPr>
          <w:p w14:paraId="2613D388" w14:textId="55E14EF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860DB6" w14:paraId="097A5B7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9A1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2BC8C1B1" w14:textId="3AB5721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8DF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4FBB6E6A" w14:textId="5F841A3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542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6487C929" w14:textId="69EF8A5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B2F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483D1A96" w14:textId="1006E09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2E9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L1,</w:t>
            </w:r>
          </w:p>
          <w:p w14:paraId="6B31CD86" w14:textId="23B2226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75C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L1n,</w:t>
            </w:r>
          </w:p>
          <w:p w14:paraId="70A67022" w14:textId="6F55571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B97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3C28BC44" w14:textId="1014DE8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B17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L2,</w:t>
            </w:r>
          </w:p>
          <w:p w14:paraId="01CB568C" w14:textId="152015C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05E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L2n,</w:t>
            </w:r>
          </w:p>
          <w:p w14:paraId="70C3E42A" w14:textId="0066325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39E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26151F04" w14:textId="76C8992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9B5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3431DEF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5639" w14:textId="78431D2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B55A" w14:textId="41C1DA8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612" w14:textId="44E8340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5B59" w14:textId="1B21782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B3A" w14:textId="6E0AD75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80B1" w14:textId="30F5064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BA01" w14:textId="42FE45B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7893" w14:textId="2FC5E76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92CB" w14:textId="564B5DC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4518" w14:textId="2459120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146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712990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13A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466F511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E6B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79F77806" w14:textId="3785FEB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20E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25C46B6D" w14:textId="2746A91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7DA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7B5A0824" w14:textId="4ABB86E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46A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47F73B39" w14:textId="17332E2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9F1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72A7D425" w14:textId="0469BFF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728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0BB01E7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08C7" w14:textId="7E8E0E0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046" w14:textId="2ABC147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F04B" w14:textId="0C6A7D8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589F" w14:textId="6C5EDC3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0.0533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8A68" w14:textId="0E3315F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0.00763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591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F34A8C3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FB7A" w14:textId="723AEE5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4014" w14:textId="59D5A37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10E" w14:textId="73EC165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3C00" w14:textId="4322F8B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0.00883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6B2C" w14:textId="2FABE23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00A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A8CA96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76D8" w14:textId="314B07EB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7B2" w14:textId="267B8AC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1F97" w14:textId="6C86D36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BB38" w14:textId="0B69B0C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4B9B" w14:textId="70AE796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413D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DDAAA5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99B" w14:textId="18C6122B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F356" w14:textId="01B3BC7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16E3" w14:textId="6750CCB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EAD7" w14:textId="21CB1D0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14FF" w14:textId="08260A3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3AC7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79D91E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1994" w14:textId="02F3701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0B5F" w14:textId="501ED62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15B9" w14:textId="4A0B575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4EB8" w14:textId="3021762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0.002417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D412" w14:textId="0EBF553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0.000343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673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D3200F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792D" w14:textId="425CFC18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A191" w14:textId="04400D2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18EF" w14:textId="28460C6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59D2" w14:textId="2256A6D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0.00547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B4B1" w14:textId="714B03E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0.000783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B740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24B869DF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860DB6" w14:paraId="7F252F56" w14:textId="77777777" w:rsidTr="00860DB6">
        <w:tc>
          <w:tcPr>
            <w:tcW w:w="5000" w:type="pct"/>
            <w:gridSpan w:val="4"/>
            <w:vAlign w:val="center"/>
          </w:tcPr>
          <w:p w14:paraId="2ABBBBED" w14:textId="5095F7F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860DB6" w14:paraId="2BA981C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E60B" w14:textId="20E35B1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FF61" w14:textId="4D2A985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E304" w14:textId="7622F54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BB76" w14:textId="362997E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5D71F32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F00" w14:textId="778ABEF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76B2" w14:textId="20CCFDB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6062" w14:textId="732E5C9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3.0542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1A5" w14:textId="54A2605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6.43253</w:t>
            </w:r>
          </w:p>
        </w:tc>
      </w:tr>
      <w:tr w:rsidR="00860DB6" w14:paraId="44D4C41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711" w14:textId="3174261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8C5F" w14:textId="4FE5F18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E025" w14:textId="436EE80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0.56718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7CB" w14:textId="10C96D8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1.128083</w:t>
            </w:r>
          </w:p>
        </w:tc>
      </w:tr>
      <w:tr w:rsidR="00860DB6" w14:paraId="2F3E3A3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D822" w14:textId="014BDC5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6B8A" w14:textId="5650F4A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6925" w14:textId="7AC7B9C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8C61" w14:textId="5B30368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3.35785</w:t>
            </w:r>
          </w:p>
        </w:tc>
      </w:tr>
      <w:tr w:rsidR="00860DB6" w14:paraId="65BF3DE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EA98" w14:textId="74B7262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A72D" w14:textId="313E9DF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103" w14:textId="4A3E44B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0.264097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66B7" w14:textId="51DF580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0.447983</w:t>
            </w:r>
          </w:p>
        </w:tc>
      </w:tr>
      <w:tr w:rsidR="00860DB6" w14:paraId="1DD5E67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A5EB" w14:textId="31F77CD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F060" w14:textId="7E7CDF2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8211" w14:textId="1789CAF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0.34617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B54C" w14:textId="1C3C198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0.747801</w:t>
            </w:r>
          </w:p>
        </w:tc>
      </w:tr>
      <w:tr w:rsidR="00860DB6" w14:paraId="7FE4647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42B2" w14:textId="77EECCF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8F0B" w14:textId="1F3A38A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D71" w14:textId="179C7AE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EDF2" w14:textId="6923725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0.545415</w:t>
            </w:r>
          </w:p>
        </w:tc>
      </w:tr>
    </w:tbl>
    <w:p w14:paraId="45A29A4C" w14:textId="77777777" w:rsidR="00860DB6" w:rsidRPr="00860DB6" w:rsidRDefault="00860DB6" w:rsidP="00860DB6">
      <w:pPr>
        <w:rPr>
          <w:color w:val="000000"/>
          <w:sz w:val="22"/>
        </w:rPr>
      </w:pPr>
    </w:p>
    <w:p w14:paraId="6EC34C89" w14:textId="77777777" w:rsidR="00860DB6" w:rsidRPr="00860DB6" w:rsidRDefault="00860DB6" w:rsidP="00860DB6">
      <w:pPr>
        <w:rPr>
          <w:color w:val="000000"/>
          <w:sz w:val="22"/>
        </w:rPr>
      </w:pPr>
    </w:p>
    <w:p w14:paraId="48B7D1D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Выбросы по периоду: Теплый период (t&gt;5)</w:t>
      </w:r>
    </w:p>
    <w:p w14:paraId="595FA0BC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26EE7E10" w14:textId="77777777" w:rsidTr="00860DB6">
        <w:tc>
          <w:tcPr>
            <w:tcW w:w="5000" w:type="pct"/>
            <w:gridSpan w:val="13"/>
          </w:tcPr>
          <w:p w14:paraId="36063365" w14:textId="2666F385" w:rsidR="00860DB6" w:rsidRPr="00860DB6" w:rsidRDefault="00860DB6" w:rsidP="00860DB6">
            <w:pPr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860DB6" w14:paraId="06A8C3D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58A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045AC675" w14:textId="7853FF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9C3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297C25C9" w14:textId="6F24AF5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653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1AC25B1A" w14:textId="6D66AA7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1DA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2D2DA813" w14:textId="41149F7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2F3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Tv1,</w:t>
            </w:r>
          </w:p>
          <w:p w14:paraId="4B959A26" w14:textId="62C86D2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46F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Tv1n,</w:t>
            </w:r>
          </w:p>
          <w:p w14:paraId="454774F4" w14:textId="2F71652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FD7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615E839D" w14:textId="7846895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251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Tv2,</w:t>
            </w:r>
          </w:p>
          <w:p w14:paraId="01EC091D" w14:textId="3913D09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3BD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Tv2n,</w:t>
            </w:r>
          </w:p>
          <w:p w14:paraId="5726404D" w14:textId="013C9A6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730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717DAE9A" w14:textId="40E0AFB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389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03DAA67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7FF" w14:textId="762FEF0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DBB" w14:textId="27F1BF4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4C56" w14:textId="0044CC3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4B13" w14:textId="6A5AE1E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C47D" w14:textId="3B99FE5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A5CF" w14:textId="1DBE3AA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CB19" w14:textId="25DCC84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29D7" w14:textId="21FAFFD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F9F2" w14:textId="3535A49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E6A" w14:textId="65F8D5C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A683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F42FFD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8821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2327897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B47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4B982D4F" w14:textId="3ED2959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1F7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280F1E5F" w14:textId="75FA093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32C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670CE0DA" w14:textId="71D3998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261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741AE9D4" w14:textId="5DB530A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9ED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478953AA" w14:textId="387A661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7F1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2081652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BF13" w14:textId="1F133329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CAF" w14:textId="3E9E6E2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B291" w14:textId="5EF3D7B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38F9" w14:textId="4BA70DE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0.464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6932" w14:textId="62CE086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7A9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A35E31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7DE8" w14:textId="3055604A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CCA" w14:textId="565BD18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EB01" w14:textId="1B82B97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69FC" w14:textId="01118FE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B0ED" w14:textId="19CB497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5FC5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366142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A7F1" w14:textId="7E2091A1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742" w14:textId="427FCFC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7F98" w14:textId="3C534D6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C45D" w14:textId="62CE2EA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C49B" w14:textId="1AE0B7A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737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345EF4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D491" w14:textId="6CF9CC9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D83" w14:textId="4629929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DBDB" w14:textId="43EA9D3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5346" w14:textId="1A9E8E2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98CA" w14:textId="4FBFCD4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107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10721F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AD6B" w14:textId="09AF2F04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B50B" w14:textId="20AB72F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324C" w14:textId="6C6629C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7C81" w14:textId="265DE11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0.0624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341B" w14:textId="7A921D1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E87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FD55D7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B5F" w14:textId="176F25F3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07A" w14:textId="1E0FA9F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708D" w14:textId="59F7C4D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AEF5" w14:textId="114745B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CFC2" w14:textId="764A86F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0.0492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2EC0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6DA379CA" w14:textId="4EF99F43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08B1DCD3" w14:textId="77777777" w:rsidTr="00860DB6">
        <w:tc>
          <w:tcPr>
            <w:tcW w:w="5000" w:type="pct"/>
            <w:gridSpan w:val="13"/>
          </w:tcPr>
          <w:p w14:paraId="338B791B" w14:textId="2A71403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860DB6" w14:paraId="7EF799C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560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lastRenderedPageBreak/>
              <w:t>Dn,</w:t>
            </w:r>
          </w:p>
          <w:p w14:paraId="5E9F7CB6" w14:textId="2D2A2E7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EAA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27803F84" w14:textId="38DB480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988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7E1165EB" w14:textId="4F6757D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1A3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7C7FE6B2" w14:textId="7738F05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872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L1,</w:t>
            </w:r>
          </w:p>
          <w:p w14:paraId="51C24475" w14:textId="541FDBD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40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L1n,</w:t>
            </w:r>
          </w:p>
          <w:p w14:paraId="24C917D8" w14:textId="38570B5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0A0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51A47D0E" w14:textId="040D8D6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2DF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L2,</w:t>
            </w:r>
          </w:p>
          <w:p w14:paraId="2E5E55C8" w14:textId="0B6D582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E8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L2n,</w:t>
            </w:r>
          </w:p>
          <w:p w14:paraId="740DAF5F" w14:textId="79D3B75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121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4C0DC7EC" w14:textId="0D93DBA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7EA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1A0F9B2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ED4F" w14:textId="63BF682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E4A9" w14:textId="410B833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611" w14:textId="71B6007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885" w14:textId="6E3DB2F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CE96" w14:textId="5008B69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3A24" w14:textId="795132C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5543" w14:textId="3B16663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D18B" w14:textId="655C4F7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920C" w14:textId="2161F30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3F3" w14:textId="45B643F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B6F5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446807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E4E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466D3E3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8D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7B4BB1AD" w14:textId="67F9B08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E81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21EC401F" w14:textId="485BABC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183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7F64ABEA" w14:textId="1224151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FB3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54243B39" w14:textId="0D4A3F3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FB9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0D00E66E" w14:textId="7A7AA16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2F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396E752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AC3E" w14:textId="5D904ACE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85EA" w14:textId="0392962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2F1B" w14:textId="2998384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B7D" w14:textId="4FB3E64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1.596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DD7" w14:textId="43959CD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5.02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AC5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2C49D7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EED" w14:textId="2BD91673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FA1F" w14:textId="423F132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50CE" w14:textId="08CF26D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A4A3" w14:textId="0E121E9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4BA" w14:textId="682C2C7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0.826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E04C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AA77EB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68DB" w14:textId="46B4887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6191" w14:textId="16E3668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C081" w14:textId="2CE18FE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03FB" w14:textId="645A6D9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9C55" w14:textId="7C2BA13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52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549AB4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418" w14:textId="763CFFE9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EDDE" w14:textId="1D32792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3D8" w14:textId="345F334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3B98" w14:textId="433ED74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263D" w14:textId="5CD67AC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BAD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3E9521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5A1" w14:textId="38FE0276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315" w14:textId="03B129C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256A" w14:textId="3E9BB67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5DB" w14:textId="76B4D06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0.077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0DF0" w14:textId="11AB9D9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FB0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9FA3F9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1DEC" w14:textId="00658AC7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C299" w14:textId="5289936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3595" w14:textId="02E8256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7257" w14:textId="1EF043A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4BF3" w14:textId="02611A7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62AC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4FC7B8DE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48DA968D" w14:textId="77777777" w:rsidTr="00860DB6">
        <w:tc>
          <w:tcPr>
            <w:tcW w:w="5000" w:type="pct"/>
            <w:gridSpan w:val="13"/>
          </w:tcPr>
          <w:p w14:paraId="0D81D525" w14:textId="04CE7C3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860DB6" w14:paraId="237A75F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9D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04097178" w14:textId="44451E2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158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7952C150" w14:textId="048AF46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2E2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76CF0728" w14:textId="61CDC4E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5BF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7F527559" w14:textId="4E1A473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30D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Tv1,</w:t>
            </w:r>
          </w:p>
          <w:p w14:paraId="196CE639" w14:textId="4AF47AF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61A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Tv1n,</w:t>
            </w:r>
          </w:p>
          <w:p w14:paraId="01C8DB2C" w14:textId="54A02D9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A07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118CDEE2" w14:textId="4398BAB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EF3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Tv2,</w:t>
            </w:r>
          </w:p>
          <w:p w14:paraId="644F4AE9" w14:textId="5266EB2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01B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Tv2n,</w:t>
            </w:r>
          </w:p>
          <w:p w14:paraId="50F9B013" w14:textId="0780A75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A85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15E4A42B" w14:textId="21F7673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C23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5C64871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527" w14:textId="179F88E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42AA" w14:textId="5E52B51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6A5F" w14:textId="25FA2AA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8697" w14:textId="0942B60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505" w14:textId="5F4D622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586" w14:textId="36BBAD4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252C" w14:textId="58F2D28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ED9E" w14:textId="76839A8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7B5" w14:textId="31CBEED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FBCB" w14:textId="7796276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9EE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2DB2DE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30DC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7B68A43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D74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550A928F" w14:textId="787112D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212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11A5680C" w14:textId="6B75E1C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E15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11953DA6" w14:textId="72F5A01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A47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256AC001" w14:textId="540C618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8A5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0B54B0C5" w14:textId="4584880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373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0389CA5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34C" w14:textId="58252AB9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213B" w14:textId="24E4EC5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8703" w14:textId="7D4BF6C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48DE" w14:textId="6648534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121" w14:textId="7FB033E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28CC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4F6BE1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13E" w14:textId="28E84437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629" w14:textId="718DB81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962E" w14:textId="64DD0AF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40E5" w14:textId="0EFAD59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0.0658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7765" w14:textId="47E0C13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0.03866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2E3D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28E18E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AF26" w14:textId="305F3974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0BD" w14:textId="502BEC8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56EC" w14:textId="401F067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616A" w14:textId="0148A96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CDE" w14:textId="5B978C8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1FB4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B8BAF9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C1C" w14:textId="18DCE557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F28A" w14:textId="6D57032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8634" w14:textId="3E2028F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C36" w14:textId="72D037B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8CDC" w14:textId="38F632D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435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8CC164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F949" w14:textId="18802E57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3DC" w14:textId="087E731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8D8E" w14:textId="7611BE4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6A3D" w14:textId="21BE695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0.0357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5E23" w14:textId="20DCE31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0.0205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0C21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87BAA5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1A61" w14:textId="0B416428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9A2F" w14:textId="66AC02A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D797" w14:textId="6FEDF23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9686" w14:textId="1672215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0.02756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DEA" w14:textId="3376D08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0.01606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C6D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7AEE7B0F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1FF040AC" w14:textId="77777777" w:rsidTr="00860DB6">
        <w:tc>
          <w:tcPr>
            <w:tcW w:w="5000" w:type="pct"/>
            <w:gridSpan w:val="13"/>
          </w:tcPr>
          <w:p w14:paraId="7D28C3E6" w14:textId="5EEDD28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860DB6" w14:paraId="4858E53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719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5B6AF588" w14:textId="43ABC1C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774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315A5C04" w14:textId="13DC441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E49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7288D7B9" w14:textId="042C5FD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DAA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06C8BEFC" w14:textId="0ADD3BD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799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Tv1,</w:t>
            </w:r>
          </w:p>
          <w:p w14:paraId="5E5376E1" w14:textId="3C19345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103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Tv1n,</w:t>
            </w:r>
          </w:p>
          <w:p w14:paraId="43046B75" w14:textId="158D597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16E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1B9B398E" w14:textId="4C57164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437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Tv2,</w:t>
            </w:r>
          </w:p>
          <w:p w14:paraId="2CFBAC18" w14:textId="6500F61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7AC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Tv2n,</w:t>
            </w:r>
          </w:p>
          <w:p w14:paraId="4E05CE57" w14:textId="7090E36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E92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4FC9AD3B" w14:textId="01C22E7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912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16FBB2A3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BA60" w14:textId="5100E1C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F30F" w14:textId="29E2122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356E" w14:textId="60DEC52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287" w14:textId="5D3EF78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F85" w14:textId="53AA1DD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B910" w14:textId="4048160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7A0D" w14:textId="2882D31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306" w14:textId="3DE9793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371F" w14:textId="40DD0F7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898A" w14:textId="7BA7678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2E8C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13E41C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07B9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157A23D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605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60CFDCFD" w14:textId="09BDD9E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062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215DAEC7" w14:textId="115CDBA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EAC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2206CC1B" w14:textId="365AFFE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A64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79D0EA0B" w14:textId="5C1732E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FE0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5EAF97B6" w14:textId="6A3CFF7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1AB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2BAA3B3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891C" w14:textId="3CADA1D7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E4DD" w14:textId="6C26832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EF7D" w14:textId="1C835FE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7C55" w14:textId="7702821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E44" w14:textId="3646C65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0.00628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1D3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72E68E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1EE" w14:textId="0A7A851D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0012" w14:textId="1951694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6665" w14:textId="6341788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87A" w14:textId="61BAA14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0.01022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AB77" w14:textId="4FCAC5E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0.001504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AB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987410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4F12" w14:textId="74D5EF5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65D0" w14:textId="4E4B17D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DB90" w14:textId="31DDB70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F05" w14:textId="21C30B9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D862" w14:textId="52A0725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1214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D0C0E13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BBE9" w14:textId="7284B9D4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C817" w14:textId="68D9EC6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EA28" w14:textId="0B501FE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C52A" w14:textId="1BE41ED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4C8" w14:textId="197FA34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156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057E31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10B" w14:textId="56AF6349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DC47" w14:textId="2180CC6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72FF" w14:textId="652D451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D5C" w14:textId="14C0180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CB67" w14:textId="2866F03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0.000795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51C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26E1A5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F0B7" w14:textId="74F60F44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629" w14:textId="1EB4875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280" w14:textId="0EB99E6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8DE" w14:textId="01FDAD6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0.00422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A140" w14:textId="7BF325A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0.000616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B5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1C693A12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074770A9" w14:textId="77777777" w:rsidTr="00860DB6">
        <w:tc>
          <w:tcPr>
            <w:tcW w:w="5000" w:type="pct"/>
            <w:gridSpan w:val="13"/>
          </w:tcPr>
          <w:p w14:paraId="25E2C25F" w14:textId="5AB9B51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860DB6" w14:paraId="5048E0E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405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5B08F629" w14:textId="6614354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61C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01D86401" w14:textId="6DC111E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BCB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65813D6C" w14:textId="22DA027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F97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2A1E47E2" w14:textId="438BC69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55D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L1,</w:t>
            </w:r>
          </w:p>
          <w:p w14:paraId="66B865F1" w14:textId="607C87C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71B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L1n,</w:t>
            </w:r>
          </w:p>
          <w:p w14:paraId="4B2BBB45" w14:textId="39E23D0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A33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67BC3568" w14:textId="340714A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58F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L2,</w:t>
            </w:r>
          </w:p>
          <w:p w14:paraId="3A59D3D6" w14:textId="083856E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D5A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L2n,</w:t>
            </w:r>
          </w:p>
          <w:p w14:paraId="232098A7" w14:textId="283F9F5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50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348D0554" w14:textId="41F5510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260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3BB73F9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6E0" w14:textId="000E6E6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D4E" w14:textId="44AD246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937" w14:textId="415A60D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7F71" w14:textId="4342861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16F" w14:textId="6A1E82E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11EE" w14:textId="2F90EFB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B2CC" w14:textId="6649663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260F" w14:textId="28E26BC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E14B" w14:textId="114D5C1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DDE8" w14:textId="5FD23A3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0D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64D3FB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C3ED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2B7C387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557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6E35C148" w14:textId="5790198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05B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1F44E14B" w14:textId="1A9AF30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EC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3083B0B8" w14:textId="1C25993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39E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471F5EB5" w14:textId="69737C3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581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198113C2" w14:textId="0269D4B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B05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0D3DA2E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1A43" w14:textId="109F6817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4C37" w14:textId="4E68EA9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A594" w14:textId="29FD3B9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2988" w14:textId="72E4C0D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2F87" w14:textId="4CC5D00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4841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A6D0E36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D316" w14:textId="24C70BF4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F66A" w14:textId="03225D6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316E" w14:textId="58669A2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F23F" w14:textId="7335950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7F3" w14:textId="69A4095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0.01046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2FAE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A2A7F77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14DF" w14:textId="5B68E028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6B9" w14:textId="616C35E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442A" w14:textId="0F5C8A7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D87F" w14:textId="6C384C1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66C9" w14:textId="46CB36C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2760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10BE5F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6C5C" w14:textId="7082C76A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F73D" w14:textId="642929D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5A0" w14:textId="1A35F79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C7E" w14:textId="23682C5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30DF" w14:textId="6E796F8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9F5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AF6BB9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A603" w14:textId="56884E6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BC59" w14:textId="463398A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7475" w14:textId="44735DF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62FA" w14:textId="18E786E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0.00526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ECAF" w14:textId="052FD13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C39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91F3EF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0E46" w14:textId="5EBFBBFC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5511" w14:textId="7C9B911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B82" w14:textId="771A9B7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AE5D" w14:textId="52CBECC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1474" w14:textId="7447EE4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0.00631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8AE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D5E424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528D" w14:textId="342293D7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BBEB" w14:textId="2D8E5FF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1843" w14:textId="4A0578A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9FC7" w14:textId="4EF26F4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5C2C" w14:textId="45A454C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DB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EF49B5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3F18" w14:textId="48F8A875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lastRenderedPageBreak/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2D9E" w14:textId="0663656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058D" w14:textId="2E35CC2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D582" w14:textId="60E6B72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8345" w14:textId="0E0E61F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0.04185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38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4181B4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5E65" w14:textId="5BDAF9E9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2D06" w14:textId="7AB2435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0671" w14:textId="23CF8AA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C690" w14:textId="6C06D4F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4DEB" w14:textId="5D24558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E69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E6FBCC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368" w14:textId="1FAAEC8D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6F2" w14:textId="7B419C3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2004" w14:textId="1F13A0C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E43" w14:textId="4F0C039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75D" w14:textId="1AF2265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FA8D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2C87E3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6868" w14:textId="309E4664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873" w14:textId="42FF385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D63C" w14:textId="5420CBB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8932" w14:textId="093476E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355A" w14:textId="3CC2A86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0.00896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70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0A2B1F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72B5" w14:textId="2C9125AC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55CE" w14:textId="575EF71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7B0" w14:textId="713A5C1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DB56" w14:textId="66EBA84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4842" w14:textId="79A4C35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0.02525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F9E5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0FB64540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2A4A67B2" w14:textId="77777777" w:rsidTr="00860DB6">
        <w:tc>
          <w:tcPr>
            <w:tcW w:w="5000" w:type="pct"/>
            <w:gridSpan w:val="13"/>
          </w:tcPr>
          <w:p w14:paraId="13547648" w14:textId="0378F2B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860DB6" w14:paraId="1B72CE0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B1D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0660BF12" w14:textId="48FBAB2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DA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488ECDBC" w14:textId="58E3C4B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32A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297787FB" w14:textId="34FD864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4AC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69A86420" w14:textId="163918D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E33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L1,</w:t>
            </w:r>
          </w:p>
          <w:p w14:paraId="7C160573" w14:textId="0B20799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464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L1n,</w:t>
            </w:r>
          </w:p>
          <w:p w14:paraId="73DC0735" w14:textId="2987E78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CD7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5B0D74F6" w14:textId="2CA1AF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BD6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L2,</w:t>
            </w:r>
          </w:p>
          <w:p w14:paraId="2E4CF32F" w14:textId="4321325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697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L2n,</w:t>
            </w:r>
          </w:p>
          <w:p w14:paraId="591A288A" w14:textId="5737532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DF9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5B92277F" w14:textId="5C56C7D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2C8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604AA2C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EC51" w14:textId="2A5437C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86CD" w14:textId="7BED056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3E7B" w14:textId="4EF4B25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D68" w14:textId="1C6A3B0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3583" w14:textId="32672E5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CE69" w14:textId="3B69C5A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7A99" w14:textId="63D06FC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FB27" w14:textId="4E5D3CD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CA27" w14:textId="69F5227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22D8" w14:textId="7C37CE7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88C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9147A63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7F81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7C0FF21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77A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783D9698" w14:textId="0AC70B7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30E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6DC73695" w14:textId="6432736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5DF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0E85EB97" w14:textId="2B2EC77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19E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42ABC444" w14:textId="3CA80E0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08B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52953853" w14:textId="28019A5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6E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5AF06266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73D8" w14:textId="52FBC86F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D174" w14:textId="20451AF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1A85" w14:textId="1627A0D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2FD1" w14:textId="0952134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340C" w14:textId="2CBB377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0.00712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A95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E891D2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DAB6" w14:textId="0D2F46E5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6822" w14:textId="69BF72B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CF65" w14:textId="70A1BBA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6E0" w14:textId="07A93E0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0.00849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F968" w14:textId="02BD614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0.001245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CFF1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FC8E66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9D1B" w14:textId="693D2091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042" w14:textId="6917384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9BD" w14:textId="3AD6372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6F43" w14:textId="470EEB0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846" w14:textId="225C0C5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425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CD507A6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349" w14:textId="23933749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84B" w14:textId="61BCA60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7BE" w14:textId="1D3AA22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DD56" w14:textId="6D6B87C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19DC" w14:textId="514601A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032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290C83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BB4" w14:textId="675D6933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681F" w14:textId="0599C27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3BCA" w14:textId="76C6092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75A6" w14:textId="2659E04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0.001772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1CCC" w14:textId="60FEE09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0.000252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A07E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2708CC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FF1" w14:textId="32D64F98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1C9B" w14:textId="62B839C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7CC" w14:textId="508CB98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D82" w14:textId="41B5E85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0.00491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A3E" w14:textId="7A9E9D2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A7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5CF8E3A1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860DB6" w14:paraId="34D4E66B" w14:textId="77777777" w:rsidTr="00860DB6">
        <w:tc>
          <w:tcPr>
            <w:tcW w:w="5000" w:type="pct"/>
            <w:gridSpan w:val="4"/>
            <w:vAlign w:val="center"/>
          </w:tcPr>
          <w:p w14:paraId="612A74EF" w14:textId="6698586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860DB6" w14:paraId="48B163A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B1B3" w14:textId="58494E6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082D" w14:textId="0F523AA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929E" w14:textId="60A12C6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A34C" w14:textId="223232E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0C74FA4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83B" w14:textId="7EB1B4A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A5E8" w14:textId="026D56F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9125" w14:textId="37AE475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2.85586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672" w14:textId="33F3363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6.0048</w:t>
            </w:r>
          </w:p>
        </w:tc>
      </w:tr>
      <w:tr w:rsidR="00860DB6" w14:paraId="5F13A69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A0F" w14:textId="0FEB7FA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159F" w14:textId="588DAA8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E7C" w14:textId="4DD3A3A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0.52691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A033" w14:textId="4B39463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1.038119</w:t>
            </w:r>
          </w:p>
        </w:tc>
      </w:tr>
      <w:tr w:rsidR="00860DB6" w14:paraId="47C9738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AAB" w14:textId="16621A6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849E" w14:textId="4C9A92E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7AB7" w14:textId="6103042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5BD" w14:textId="4BC2601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3.35785</w:t>
            </w:r>
          </w:p>
        </w:tc>
      </w:tr>
      <w:tr w:rsidR="00860DB6" w14:paraId="3206A01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0F2" w14:textId="43388E7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685" w14:textId="6BBD30B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F7A8" w14:textId="5403722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0.198192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AB9E" w14:textId="233F956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0.336447</w:t>
            </w:r>
          </w:p>
        </w:tc>
      </w:tr>
      <w:tr w:rsidR="00860DB6" w14:paraId="75A8C43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BF4B" w14:textId="667C9A5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5ECF" w14:textId="553A018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1EBE" w14:textId="2D587C0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0.31189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15F2" w14:textId="369B851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0.673139</w:t>
            </w:r>
          </w:p>
        </w:tc>
      </w:tr>
      <w:tr w:rsidR="00860DB6" w14:paraId="2084C96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0C8C" w14:textId="212E7D0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023E" w14:textId="0F8074B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4E2" w14:textId="4E0AD9F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7C34" w14:textId="11589CC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0.545415</w:t>
            </w:r>
          </w:p>
        </w:tc>
      </w:tr>
    </w:tbl>
    <w:p w14:paraId="3F9B5516" w14:textId="77777777" w:rsidR="00860DB6" w:rsidRPr="00860DB6" w:rsidRDefault="00860DB6" w:rsidP="00860DB6">
      <w:pPr>
        <w:rPr>
          <w:color w:val="000000"/>
          <w:sz w:val="22"/>
        </w:rPr>
      </w:pPr>
    </w:p>
    <w:p w14:paraId="3C020584" w14:textId="77777777" w:rsidR="00860DB6" w:rsidRPr="00860DB6" w:rsidRDefault="00860DB6" w:rsidP="00860DB6">
      <w:pPr>
        <w:rPr>
          <w:color w:val="000000"/>
          <w:sz w:val="22"/>
        </w:rPr>
      </w:pPr>
    </w:p>
    <w:p w14:paraId="23D6AB8F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Выбросы по периоду: Холодный период (t&lt;-5)</w:t>
      </w:r>
    </w:p>
    <w:p w14:paraId="00D6F1F0" w14:textId="77777777" w:rsidR="00860DB6" w:rsidRPr="00860DB6" w:rsidRDefault="00860DB6" w:rsidP="00860DB6">
      <w:pPr>
        <w:rPr>
          <w:b/>
          <w:color w:val="000000"/>
        </w:rPr>
      </w:pPr>
      <w:r w:rsidRPr="00860DB6">
        <w:rPr>
          <w:color w:val="000000"/>
          <w:sz w:val="22"/>
        </w:rPr>
        <w:t xml:space="preserve">Температура воздуха за расчетный период, град. С, </w:t>
      </w:r>
      <w:r w:rsidRPr="00860DB6">
        <w:rPr>
          <w:b/>
          <w:i/>
          <w:color w:val="000000"/>
          <w:sz w:val="22"/>
        </w:rPr>
        <w:t xml:space="preserve">T = </w:t>
      </w:r>
      <w:r w:rsidRPr="00860DB6">
        <w:rPr>
          <w:b/>
          <w:color w:val="000000"/>
        </w:rPr>
        <w:t>0</w:t>
      </w:r>
    </w:p>
    <w:p w14:paraId="5A929F85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52253A2C" w14:textId="77777777" w:rsidTr="00860DB6">
        <w:tc>
          <w:tcPr>
            <w:tcW w:w="5000" w:type="pct"/>
            <w:gridSpan w:val="13"/>
          </w:tcPr>
          <w:p w14:paraId="51E826CC" w14:textId="7935908F" w:rsidR="00860DB6" w:rsidRPr="00860DB6" w:rsidRDefault="00860DB6" w:rsidP="00860DB6">
            <w:pPr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860DB6" w14:paraId="26347A6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23E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71A4929B" w14:textId="42797E7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F43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5199324B" w14:textId="451D5C1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6E7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7D2B4AD3" w14:textId="12619E3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F99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00E269DB" w14:textId="3C0B0BF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2B6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Tv1,</w:t>
            </w:r>
          </w:p>
          <w:p w14:paraId="0903AAF0" w14:textId="182DAE1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432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Tv1n,</w:t>
            </w:r>
          </w:p>
          <w:p w14:paraId="6CC16B63" w14:textId="7603B2B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78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5341B521" w14:textId="788DCEC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0FD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Tv2,</w:t>
            </w:r>
          </w:p>
          <w:p w14:paraId="1ACE9479" w14:textId="4C0439F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D09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Tv2n,</w:t>
            </w:r>
          </w:p>
          <w:p w14:paraId="0222A580" w14:textId="0C0D381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065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0633D42E" w14:textId="3A255C0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906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5DCAB8A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021" w14:textId="4519D3D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58B8" w14:textId="0AE02F9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6AA" w14:textId="558EFAA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4036" w14:textId="69323B4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130A" w14:textId="4719A4A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1BAE" w14:textId="3DCE96E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320" w14:textId="397FD58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890" w14:textId="782FDCC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328E" w14:textId="5F34DF3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4E0C" w14:textId="0A63E14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01BE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D3B35F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F9BB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4E1FCE1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4CF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23112AF0" w14:textId="3532A22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10F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64A9059D" w14:textId="026421A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572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43493C5D" w14:textId="1DD1108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AFA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6B9D9DF0" w14:textId="78745FC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D04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18C0FE72" w14:textId="1A82792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117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2A75F99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AF34" w14:textId="0AF606A8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175D" w14:textId="1B6A0FD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0A79" w14:textId="4EEF209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ACEF" w14:textId="46C15CF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2A8" w14:textId="0318B7C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9BF7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6B2842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C8E" w14:textId="2985B4F3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E646" w14:textId="097B98C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F75" w14:textId="65A0131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B114" w14:textId="4908E6D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0.1334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213B" w14:textId="758CBA9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0.1255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3E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C108B9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F8B3" w14:textId="21C8CD98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BF5" w14:textId="2F8405A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D0EF" w14:textId="76DAA64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2CE1" w14:textId="3D2A936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53A" w14:textId="25653ED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0277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F37694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533F" w14:textId="3BCE653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4404" w14:textId="780CF39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4D22" w14:textId="23E9220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D89C" w14:textId="41CB0EE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A88C" w14:textId="260896A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0.0662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CE77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BBCB24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536D" w14:textId="410F36D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2AE7" w14:textId="7FB6A34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C37F" w14:textId="1CA1B85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869" w14:textId="032A0FF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45DA" w14:textId="7FB3443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90A5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C4FDEE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9F59" w14:textId="3F28073C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F306" w14:textId="7DAA5A2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0EA" w14:textId="0B52078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22A4" w14:textId="64F6984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0.0578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BB0D" w14:textId="633CF9B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0.0539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DAE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2B322D53" w14:textId="510C2920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7B2AA5EF" w14:textId="77777777" w:rsidTr="00860DB6">
        <w:tc>
          <w:tcPr>
            <w:tcW w:w="5000" w:type="pct"/>
            <w:gridSpan w:val="13"/>
          </w:tcPr>
          <w:p w14:paraId="5055805F" w14:textId="2E2CB17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860DB6" w14:paraId="27C2E4B7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24A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4895AD1A" w14:textId="7B08220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F91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311E98CF" w14:textId="230E01D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919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7DD91948" w14:textId="6B687A7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109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0CABE86E" w14:textId="36788D4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F10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L1,</w:t>
            </w:r>
          </w:p>
          <w:p w14:paraId="3A006E72" w14:textId="0004C07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205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L1n,</w:t>
            </w:r>
          </w:p>
          <w:p w14:paraId="3D99E4E1" w14:textId="43EC7B0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333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53EE60EE" w14:textId="707A414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0CD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L2,</w:t>
            </w:r>
          </w:p>
          <w:p w14:paraId="7B097874" w14:textId="3A045D0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32B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L2n,</w:t>
            </w:r>
          </w:p>
          <w:p w14:paraId="355EECDB" w14:textId="1561FC2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1F3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15B16AFF" w14:textId="56AB17A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7F8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71B65F3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C58F" w14:textId="7C709B9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E860" w14:textId="070E20E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427" w14:textId="44116CE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EBC" w14:textId="6B8AAC3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1B8" w14:textId="41FE51F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8E5C" w14:textId="549C28C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5CA1" w14:textId="05D6552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40C" w14:textId="0A8CBB3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5BE" w14:textId="53F6F9D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FB82" w14:textId="44DC2E5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69C4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94DD34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3AA0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3C93DF0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13E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2F8C2034" w14:textId="0FE050B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622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lastRenderedPageBreak/>
              <w:t>Mxx,</w:t>
            </w:r>
          </w:p>
          <w:p w14:paraId="2DBC305A" w14:textId="6EB0678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lastRenderedPageBreak/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87E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lastRenderedPageBreak/>
              <w:t>Ml,</w:t>
            </w:r>
          </w:p>
          <w:p w14:paraId="2797AEC9" w14:textId="78C6ED4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lastRenderedPageBreak/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E97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lastRenderedPageBreak/>
              <w:t>г/с</w:t>
            </w:r>
          </w:p>
          <w:p w14:paraId="01191071" w14:textId="02898BB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802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lastRenderedPageBreak/>
              <w:t>т/год</w:t>
            </w:r>
          </w:p>
          <w:p w14:paraId="3998741A" w14:textId="10C9E7E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D40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3B511CB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AEEB" w14:textId="31C6A82A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44F7" w14:textId="2D2E226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82B" w14:textId="5DE9DC3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7.2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EB8D" w14:textId="6FB3442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1.896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69A6" w14:textId="4B49D81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5.47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CE95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0B90C2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6D4F" w14:textId="66136065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6D48" w14:textId="1066000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271E" w14:textId="341CA1C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7A13" w14:textId="49772BD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C03" w14:textId="7BD94A5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0.903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95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2529857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683" w14:textId="35AAF71B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FB6C" w14:textId="7AD694C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0AD2" w14:textId="1517BD6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0B0" w14:textId="4ACA5AD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C4D4" w14:textId="500C6B1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2.374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180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8A1729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DB3" w14:textId="74B67A8C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D693" w14:textId="17884FB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AAA2" w14:textId="6365CC1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CB9D" w14:textId="5354185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19CF" w14:textId="5C3707C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086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E9FCAD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DA91" w14:textId="73360AB3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6C7" w14:textId="7B45586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E2C8" w14:textId="2E5C7C0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017A" w14:textId="2D0FA71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719A" w14:textId="4C8AB35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0.3284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D0F9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0CCCFE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952" w14:textId="0C510D4B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660" w14:textId="1C779C1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E6D1" w14:textId="33ABC76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6E1" w14:textId="600E1C0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0.2254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F3E" w14:textId="18560F5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EA1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507BC1AE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62C91A70" w14:textId="77777777" w:rsidTr="00860DB6">
        <w:tc>
          <w:tcPr>
            <w:tcW w:w="5000" w:type="pct"/>
            <w:gridSpan w:val="13"/>
          </w:tcPr>
          <w:p w14:paraId="3D7C40A7" w14:textId="5808175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860DB6" w14:paraId="7C75DF2B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DCE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37E1A45B" w14:textId="61EFA0A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5DD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666B04AF" w14:textId="4A53A7E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0AF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329F8E4F" w14:textId="065C999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D61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2E233348" w14:textId="4C35587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B26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Tv1,</w:t>
            </w:r>
          </w:p>
          <w:p w14:paraId="17732F0B" w14:textId="3330171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02E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Tv1n,</w:t>
            </w:r>
          </w:p>
          <w:p w14:paraId="38E08353" w14:textId="51C3182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C5F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181AE830" w14:textId="5E6523E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26E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Tv2,</w:t>
            </w:r>
          </w:p>
          <w:p w14:paraId="5B4A3587" w14:textId="4C419F2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03C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Tv2n,</w:t>
            </w:r>
          </w:p>
          <w:p w14:paraId="48F46FCF" w14:textId="477AEA4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CCF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64722406" w14:textId="105DF07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F37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47AFB216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33F" w14:textId="3A4FDE7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78A" w14:textId="251576D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FD5" w14:textId="437CA4C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8C9" w14:textId="1FCACA4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B8A7" w14:textId="41BFBB8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E35D" w14:textId="738ABFF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5B00" w14:textId="2CF2C22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E46" w14:textId="780FACE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403" w14:textId="0C683BF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C62C" w14:textId="15D1088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7315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8BF525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E0C9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5424E10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AB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45BA9725" w14:textId="25D96A5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923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22452E60" w14:textId="30DEE7E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674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5310DABC" w14:textId="5F9CC7F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75BE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48A45189" w14:textId="1CB018E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9C1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62D8DC8B" w14:textId="0189BE5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B04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337F0E1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D078" w14:textId="2C4BF8EC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8F3F" w14:textId="79993F8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1CE8" w14:textId="072767C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D2E3" w14:textId="0DC409B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29CD" w14:textId="34B4961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0.1665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76C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A6B795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0FD0" w14:textId="681A00E0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2C7" w14:textId="48A0732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B90" w14:textId="4E6EA0F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BA42" w14:textId="05212E7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0.0762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550F" w14:textId="6500812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0D8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64D4B6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540C" w14:textId="4E52BC1B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22EE" w14:textId="5707442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F03E" w14:textId="4CCE7F0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72B5" w14:textId="28EC413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7115" w14:textId="0A8E45E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0.133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F8A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368ADE7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1A70" w14:textId="41E45BEC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7B5" w14:textId="70A740E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2F9B" w14:textId="5B70D0E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3A09" w14:textId="120B0DC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0DE3" w14:textId="4D1B64C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9429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1E94258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542" w14:textId="1CA32048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3470" w14:textId="391A3CC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FE6" w14:textId="3E9B6BB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1C5" w14:textId="6B807D9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ECE3" w14:textId="3B5EB41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713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C86209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AD7" w14:textId="309E3686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25C0" w14:textId="409E867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0B4" w14:textId="1C98C67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DF1" w14:textId="2C02912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5D9D" w14:textId="798781C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0.0176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1BA4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74D2604D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1EC80698" w14:textId="77777777" w:rsidTr="00860DB6">
        <w:tc>
          <w:tcPr>
            <w:tcW w:w="5000" w:type="pct"/>
            <w:gridSpan w:val="13"/>
          </w:tcPr>
          <w:p w14:paraId="4065DC7A" w14:textId="7AB1B9A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860DB6" w14:paraId="7B2ACBF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04D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76D88928" w14:textId="532CAA6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CD2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6C12AED4" w14:textId="7D9CB0B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BE0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23C9D90D" w14:textId="7F34907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F2C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1198A011" w14:textId="39C2C0D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4D4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Tv1,</w:t>
            </w:r>
          </w:p>
          <w:p w14:paraId="27416593" w14:textId="2A354DE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4D0C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Tv1n,</w:t>
            </w:r>
          </w:p>
          <w:p w14:paraId="12E27120" w14:textId="10F979D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CB7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141A9F5C" w14:textId="5CB5DA6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60E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Tv2,</w:t>
            </w:r>
          </w:p>
          <w:p w14:paraId="5C6051E1" w14:textId="1599772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BE2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Tv2n,</w:t>
            </w:r>
          </w:p>
          <w:p w14:paraId="76320D2F" w14:textId="3E159B2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DC2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7930CC37" w14:textId="12A740B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5BD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63C5603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4AFB" w14:textId="260A2B4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4000" w14:textId="6F2A125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F80D" w14:textId="3C0E502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B91A" w14:textId="0C2592A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04FF" w14:textId="1877EA2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695A" w14:textId="4B5DEF8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CCF" w14:textId="6DBB957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E63E" w14:textId="5062CF2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894" w14:textId="79B0DC0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00B9" w14:textId="10F718B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95D2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DE21E7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3765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3C6660C2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853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57CB539A" w14:textId="3E9AD33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53D6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2E530EA4" w14:textId="315719C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DA5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43657F4C" w14:textId="5CD2140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F5B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27D158A8" w14:textId="025810B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C5D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2542FAE7" w14:textId="3930B1B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298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59EE099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19A2" w14:textId="1BF24C15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12A" w14:textId="395D88E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C69" w14:textId="54593C5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2.55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0BCE" w14:textId="7E6CA13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B87F" w14:textId="287152A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0.00645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819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CB89BB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BDAE" w14:textId="1139AE5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CC1" w14:textId="6CE12B2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3B35" w14:textId="1542175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4AF5" w14:textId="2386553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0.0118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3F4C" w14:textId="738045C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F31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802FBD3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5F91" w14:textId="75838ADE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1305" w14:textId="52734FD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7C62" w14:textId="2CCB129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613" w14:textId="0594439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0504" w14:textId="23F25F9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0.00515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2353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D7A04D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AB5E" w14:textId="7D1964A1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FA75" w14:textId="5236664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505" w14:textId="0BFF94E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479" w14:textId="66FF4DB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56FC" w14:textId="6B550E0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0.000837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325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C68B033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D622" w14:textId="273C4C0D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EC3" w14:textId="4F3E590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4B6" w14:textId="25EB28C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D3BD" w14:textId="4987569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0.00804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C74A" w14:textId="6810EC7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0.001056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C41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DB43A0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CFE" w14:textId="062356CC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6278" w14:textId="14C5766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7BB9" w14:textId="765BF9E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1DD" w14:textId="418FCEE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0.00502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B3F7" w14:textId="4500D9E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0.000669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EBEA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7E608CDC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16F75C54" w14:textId="77777777" w:rsidTr="00860DB6">
        <w:tc>
          <w:tcPr>
            <w:tcW w:w="5000" w:type="pct"/>
            <w:gridSpan w:val="13"/>
          </w:tcPr>
          <w:p w14:paraId="3E99379D" w14:textId="2A9DB146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860DB6" w14:paraId="52B2D92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DA6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60C60268" w14:textId="740C830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0CF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2757432C" w14:textId="1B6CBD5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DFE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59B8BE55" w14:textId="35A9A46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7F5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1F6AAA6F" w14:textId="71F7E05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A09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L1,</w:t>
            </w:r>
          </w:p>
          <w:p w14:paraId="5A1918D9" w14:textId="2BE4393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48E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L1n,</w:t>
            </w:r>
          </w:p>
          <w:p w14:paraId="0FDB2356" w14:textId="6061B94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DE8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64E7604C" w14:textId="68DC3AA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676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L2,</w:t>
            </w:r>
          </w:p>
          <w:p w14:paraId="1B663D72" w14:textId="69B7671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A32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L2n,</w:t>
            </w:r>
          </w:p>
          <w:p w14:paraId="3C4FFF3A" w14:textId="3F3909E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F3D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63FF327A" w14:textId="126C668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6D6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34C1EE0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B53E" w14:textId="0ED60BC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B7CE" w14:textId="448DAE9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4117" w14:textId="0A6F8CE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E5E" w14:textId="747DDC0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E322" w14:textId="1B6FBFE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A46" w14:textId="2921F16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B10F" w14:textId="16362F1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8049" w14:textId="37B9742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69AD" w14:textId="60AAAE9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071D" w14:textId="0EFA068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147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2BB6FC1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B3D7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2810C6D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D11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4914D7DD" w14:textId="26A8828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D7E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3FAA0C75" w14:textId="7EC7519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245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79ACAFCE" w14:textId="134818F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EA0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70E160BA" w14:textId="4FF3420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6A3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1148B92F" w14:textId="42D2F6D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EC0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4380C83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5DC" w14:textId="3E8D4649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FCE" w14:textId="4CCE3EB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53B" w14:textId="1F49481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8A4" w14:textId="595FE1D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0E1B" w14:textId="4E66D6A2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0.0683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1C8A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C824D0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4A17" w14:textId="7DD2BD9E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C9E" w14:textId="18C144B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154" w14:textId="4975228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ABBD" w14:textId="2DBA61E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64E7" w14:textId="624B5C2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0.01095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B37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84A112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5639" w14:textId="1C81DBD1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BBB9" w14:textId="3CDAAD0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7B14" w14:textId="2C2DBA8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40F" w14:textId="715A32C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C78" w14:textId="2C5AAC5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02FA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023FF29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C4E9" w14:textId="6A4AFB13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F3D7" w14:textId="598EEEC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46BD" w14:textId="5B6B483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D04" w14:textId="3DBD825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8973" w14:textId="2A3D940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E710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97AE9F4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F0C9" w14:textId="7B6E341E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FE6" w14:textId="4DD2541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571" w14:textId="18F1C80F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F55" w14:textId="0E94B40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0.00798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AF4" w14:textId="79CB3C7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0.00312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42F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5696EC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1BF" w14:textId="28CC56A3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45AA" w14:textId="42246C7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462E" w14:textId="0A62662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07C4" w14:textId="7BF6AEB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0.0181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8E65" w14:textId="419A025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0.00713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8844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19F41A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1D90" w14:textId="05A7BE6E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0850" w14:textId="0F412C2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A739" w14:textId="52476B6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1E75" w14:textId="18EFE75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45CB" w14:textId="468BEDA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6E0A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4254B3C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01A" w14:textId="55C43F5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2C67" w14:textId="64BE16D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45C8" w14:textId="6B7E043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E5BF" w14:textId="5C74F6A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0.0548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8CED" w14:textId="0E27D09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0.0438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574F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3B3B62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146A" w14:textId="105F68FC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A62" w14:textId="374B403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BF75" w14:textId="5CEB98C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946B" w14:textId="555114D6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717" w14:textId="229929F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0.1328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6ABD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6AE710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6666" w14:textId="4D32082E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164B" w14:textId="1370BE3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20C5" w14:textId="673E980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2A7D" w14:textId="675B200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E03F" w14:textId="2DE8A46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746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3A576D4E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9FD0" w14:textId="4709122B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C45B" w14:textId="420AC46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B012" w14:textId="321C7F0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AA7" w14:textId="0A41F57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0.01597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B2BD" w14:textId="1F7228A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CDBB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1454651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4392" w14:textId="04B5E112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28F4" w14:textId="5088233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0EA8" w14:textId="11BCC1B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F9CD" w14:textId="11613CB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0.0362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536" w14:textId="5A61FB4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4623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52C5593A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860DB6" w14:paraId="50F54539" w14:textId="77777777" w:rsidTr="00860DB6">
        <w:tc>
          <w:tcPr>
            <w:tcW w:w="5000" w:type="pct"/>
            <w:gridSpan w:val="13"/>
          </w:tcPr>
          <w:p w14:paraId="7F1B2F5F" w14:textId="6C6D835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860DB6" w14:paraId="532F952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F36D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Dn,</w:t>
            </w:r>
          </w:p>
          <w:p w14:paraId="31DDB172" w14:textId="4E619CE0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CB8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Nk,</w:t>
            </w:r>
          </w:p>
          <w:p w14:paraId="20ED3FED" w14:textId="7CD8C3CE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EDB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A</w:t>
            </w:r>
          </w:p>
          <w:p w14:paraId="48BA34F3" w14:textId="22DCA46F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FA2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Nk1</w:t>
            </w:r>
          </w:p>
          <w:p w14:paraId="2A8E1D8E" w14:textId="045D3F3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D4AF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L1,</w:t>
            </w:r>
          </w:p>
          <w:p w14:paraId="29108ACF" w14:textId="7B672F6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8E4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L1n,</w:t>
            </w:r>
          </w:p>
          <w:p w14:paraId="7AA9DFD7" w14:textId="2D43814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BC9B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Txs,</w:t>
            </w:r>
          </w:p>
          <w:p w14:paraId="61FD4798" w14:textId="052E51C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ADB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L2,</w:t>
            </w:r>
          </w:p>
          <w:p w14:paraId="4CB0823C" w14:textId="3948A569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B225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L2n,</w:t>
            </w:r>
          </w:p>
          <w:p w14:paraId="2A8126D8" w14:textId="47A72E4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D303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Txm,</w:t>
            </w:r>
          </w:p>
          <w:p w14:paraId="37BBE74A" w14:textId="7C68E5D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CBEA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55EF92A9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612D" w14:textId="62DA528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FBC7" w14:textId="6C9C1B6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1A9" w14:textId="3BD3C72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24FE" w14:textId="468D39A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1BF" w14:textId="32E9A4D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8E66" w14:textId="4866B36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B9DE" w14:textId="26FCB58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592F" w14:textId="47CCF0B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2A40" w14:textId="1C3B227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D2B6" w14:textId="23A66A2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48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3AD7FB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084E" w14:textId="7777777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</w:p>
        </w:tc>
      </w:tr>
      <w:tr w:rsidR="00860DB6" w14:paraId="6438748A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74F9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ЗВ</w:t>
            </w:r>
          </w:p>
          <w:p w14:paraId="58403FDD" w14:textId="64DBB303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9287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Mxx,</w:t>
            </w:r>
          </w:p>
          <w:p w14:paraId="33DED3C8" w14:textId="1C8BF8A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B214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Ml,</w:t>
            </w:r>
          </w:p>
          <w:p w14:paraId="066F78FA" w14:textId="57489E9A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F9B0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г/с</w:t>
            </w:r>
          </w:p>
          <w:p w14:paraId="7D80AFB6" w14:textId="17F9652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9592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т/год</w:t>
            </w:r>
          </w:p>
          <w:p w14:paraId="4CE1CF5B" w14:textId="1B39B154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A1D1" w14:textId="77777777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860DB6" w14:paraId="5DE9D5F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CDA" w14:textId="6EC1F836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BBBF" w14:textId="225C1226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572" w14:textId="4131104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584E" w14:textId="124935E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0.0589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85C6" w14:textId="1DA6944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0.00774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3D0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41468887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7872" w14:textId="49F07A09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9D22" w14:textId="298680B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F49A" w14:textId="2803BC7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3DA" w14:textId="3262544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0.00962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8CF8" w14:textId="0149393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F0B8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7EBAD7D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A5C" w14:textId="60F8901A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408C" w14:textId="3ABD2CA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0C62" w14:textId="0667028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D70E" w14:textId="38D7975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A8E" w14:textId="41D55F8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0.003816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B496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F615EB6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2530" w14:textId="057B71F1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6846" w14:textId="6BCEEDE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03FF" w14:textId="7C89E8C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1AD0" w14:textId="51B4BC5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7AD9" w14:textId="1DAA348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B624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5CF2B10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E45" w14:textId="657F397B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A927" w14:textId="5CCD03E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2013" w14:textId="401B245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9C0" w14:textId="6C4EB1C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0.00268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2436" w14:textId="2207807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0.0003496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72C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  <w:tr w:rsidR="00860DB6" w14:paraId="693CE7DD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C679" w14:textId="6097F794" w:rsidR="00860DB6" w:rsidRPr="00860DB6" w:rsidRDefault="00860DB6" w:rsidP="00860DB6">
            <w:pPr>
              <w:jc w:val="center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69C" w14:textId="4101D0F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2AB" w14:textId="7DBB6D2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7559" w14:textId="1A57329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0.00604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BF43" w14:textId="1E3C47A3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0.000793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E59" w14:textId="77777777" w:rsidR="00860DB6" w:rsidRPr="00860DB6" w:rsidRDefault="00860DB6" w:rsidP="00860DB6">
            <w:pPr>
              <w:rPr>
                <w:color w:val="000000"/>
                <w:sz w:val="22"/>
              </w:rPr>
            </w:pPr>
          </w:p>
        </w:tc>
      </w:tr>
    </w:tbl>
    <w:p w14:paraId="0F06186E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860DB6" w14:paraId="474E8BFF" w14:textId="77777777" w:rsidTr="00860DB6">
        <w:tc>
          <w:tcPr>
            <w:tcW w:w="5000" w:type="pct"/>
            <w:gridSpan w:val="4"/>
            <w:vAlign w:val="center"/>
          </w:tcPr>
          <w:p w14:paraId="2D0581BA" w14:textId="2B5D7DC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ВСЕГО по периоду: Холодный (t=,град.С)</w:t>
            </w:r>
          </w:p>
        </w:tc>
      </w:tr>
      <w:tr w:rsidR="00860DB6" w14:paraId="3761BCF1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B307" w14:textId="3B9A34A1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06B5" w14:textId="25E1DE7B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2EA3" w14:textId="6520CDED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F7BC" w14:textId="3688F49C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66DE142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B024" w14:textId="70B6F1B4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42D8" w14:textId="35637DAD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CA5" w14:textId="44D9364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3.3436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94E" w14:textId="5C04393A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6.50199</w:t>
            </w:r>
          </w:p>
        </w:tc>
      </w:tr>
      <w:tr w:rsidR="00860DB6" w14:paraId="5C22829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BE07" w14:textId="32F7BBB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813" w14:textId="64E8F01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4052" w14:textId="574F53F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0.61822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6774" w14:textId="1954C14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1.127133</w:t>
            </w:r>
          </w:p>
        </w:tc>
      </w:tr>
      <w:tr w:rsidR="00860DB6" w14:paraId="5F2DECC0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5EC" w14:textId="7FE059C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396" w14:textId="5CE184A1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A6EB" w14:textId="52AA043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4C66" w14:textId="5F70386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3.088966</w:t>
            </w:r>
          </w:p>
        </w:tc>
      </w:tr>
      <w:tr w:rsidR="00860DB6" w14:paraId="56014D15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B8C" w14:textId="0AF70223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3D8" w14:textId="4119B49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439" w14:textId="123196F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0.29207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CE84" w14:textId="137A401B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0.4563156</w:t>
            </w:r>
          </w:p>
        </w:tc>
      </w:tr>
      <w:tr w:rsidR="00860DB6" w14:paraId="163C9CB6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13D0" w14:textId="2E54B03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F098" w14:textId="01F9B788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5D9" w14:textId="640285B1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0.38156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EC5" w14:textId="4FCFB45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0.758592</w:t>
            </w:r>
          </w:p>
        </w:tc>
      </w:tr>
      <w:tr w:rsidR="00860DB6" w14:paraId="13BE290F" w14:textId="77777777" w:rsidTr="00860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507B" w14:textId="0139E3C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67E2" w14:textId="24E39C5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2F4F" w14:textId="4AF169AE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93E3" w14:textId="2A7026C5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0.502257</w:t>
            </w:r>
          </w:p>
        </w:tc>
      </w:tr>
    </w:tbl>
    <w:p w14:paraId="32398A6E" w14:textId="77777777" w:rsidR="00860DB6" w:rsidRPr="00860DB6" w:rsidRDefault="00860DB6" w:rsidP="00860DB6">
      <w:pPr>
        <w:rPr>
          <w:color w:val="000000"/>
          <w:sz w:val="22"/>
        </w:rPr>
      </w:pPr>
    </w:p>
    <w:p w14:paraId="4448BBBD" w14:textId="77777777" w:rsidR="00860DB6" w:rsidRPr="00860DB6" w:rsidRDefault="00860DB6" w:rsidP="00860DB6">
      <w:pPr>
        <w:rPr>
          <w:color w:val="000000"/>
          <w:sz w:val="22"/>
        </w:rPr>
      </w:pPr>
    </w:p>
    <w:p w14:paraId="67E6C4C4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ИТОГО ВЫБРОСЫ ОТ СТОЯНКИ АВТОМОБИЛЕЙ</w:t>
      </w:r>
    </w:p>
    <w:p w14:paraId="7214733C" w14:textId="77777777" w:rsidR="00860DB6" w:rsidRPr="00860DB6" w:rsidRDefault="00860DB6" w:rsidP="00860DB6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860DB6" w14:paraId="0D8E9B45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27B0" w14:textId="32E758A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5EC8" w14:textId="70407CB8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0250" w14:textId="74FD8352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80DE" w14:textId="3CA3D0F5" w:rsidR="00860DB6" w:rsidRPr="00860DB6" w:rsidRDefault="00860DB6" w:rsidP="00860DB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60DB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60DB6" w14:paraId="311048F7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18B" w14:textId="58CBE98C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02FA" w14:textId="21CB7415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16B9" w14:textId="1531036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1.83914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23F" w14:textId="145C3B9F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9.804952</w:t>
            </w:r>
          </w:p>
        </w:tc>
      </w:tr>
      <w:tr w:rsidR="00860DB6" w14:paraId="36899D3A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9CBA" w14:textId="58617842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6D0E" w14:textId="2E4F730A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71B3" w14:textId="38FD1229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0.29883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C209" w14:textId="5FAE8C54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1.5933047</w:t>
            </w:r>
          </w:p>
        </w:tc>
      </w:tr>
      <w:tr w:rsidR="00860DB6" w14:paraId="09D10F4C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268F" w14:textId="3444843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2A05" w14:textId="439209C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D524" w14:textId="548CF2A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0.29207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78F4" w14:textId="3E46AE37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1.2407456</w:t>
            </w:r>
          </w:p>
        </w:tc>
      </w:tr>
      <w:tr w:rsidR="00860DB6" w14:paraId="0AC4A23E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07E6" w14:textId="3490C8B7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EE60" w14:textId="3170E40E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C154" w14:textId="52E9C32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0.38156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EEF" w14:textId="6CF18A3C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2.179532</w:t>
            </w:r>
          </w:p>
        </w:tc>
      </w:tr>
      <w:tr w:rsidR="00860DB6" w14:paraId="711923A8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DDE" w14:textId="6C79DE89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B310" w14:textId="1A5B2D6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387E" w14:textId="36E87C3D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3.3436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EC8" w14:textId="0FF30B2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18.93932</w:t>
            </w:r>
          </w:p>
        </w:tc>
      </w:tr>
      <w:tr w:rsidR="00860DB6" w14:paraId="5ADCE08B" w14:textId="77777777" w:rsidTr="00860D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2C1" w14:textId="669F21D0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044E" w14:textId="01E1294B" w:rsidR="00860DB6" w:rsidRPr="00860DB6" w:rsidRDefault="00860DB6" w:rsidP="00860DB6">
            <w:pPr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F508" w14:textId="35F9D7F8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0.61822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25CB" w14:textId="4CDF2800" w:rsidR="00860DB6" w:rsidRPr="00860DB6" w:rsidRDefault="00860DB6" w:rsidP="00860DB6">
            <w:pPr>
              <w:jc w:val="right"/>
              <w:rPr>
                <w:color w:val="000000"/>
                <w:sz w:val="22"/>
              </w:rPr>
            </w:pPr>
            <w:r w:rsidRPr="00860DB6">
              <w:rPr>
                <w:color w:val="000000"/>
                <w:sz w:val="22"/>
              </w:rPr>
              <w:t>3.293335</w:t>
            </w:r>
          </w:p>
        </w:tc>
      </w:tr>
    </w:tbl>
    <w:p w14:paraId="38E540EA" w14:textId="1B1790A3" w:rsidR="00860DB6" w:rsidRPr="00860DB6" w:rsidRDefault="00860DB6" w:rsidP="00860DB6">
      <w:pPr>
        <w:rPr>
          <w:color w:val="000000"/>
          <w:sz w:val="22"/>
        </w:rPr>
      </w:pPr>
    </w:p>
    <w:p w14:paraId="7BD8B2B7" w14:textId="77777777" w:rsidR="00860DB6" w:rsidRPr="00860DB6" w:rsidRDefault="00860DB6" w:rsidP="00860DB6">
      <w:pPr>
        <w:rPr>
          <w:color w:val="000000"/>
          <w:sz w:val="22"/>
        </w:rPr>
      </w:pPr>
    </w:p>
    <w:p w14:paraId="7C5B4CB3" w14:textId="77777777" w:rsidR="00860DB6" w:rsidRPr="00860DB6" w:rsidRDefault="00860DB6" w:rsidP="00860DB6">
      <w:pPr>
        <w:rPr>
          <w:color w:val="000000"/>
          <w:sz w:val="22"/>
        </w:rPr>
      </w:pPr>
      <w:r w:rsidRPr="00860DB6">
        <w:rPr>
          <w:color w:val="000000"/>
          <w:sz w:val="22"/>
        </w:rPr>
        <w:t>Максимальные разовые выбросы достигнуты в холодный период</w:t>
      </w:r>
    </w:p>
    <w:p w14:paraId="1ECFB199" w14:textId="77777777" w:rsidR="00860DB6" w:rsidRPr="00860DB6" w:rsidRDefault="00860DB6" w:rsidP="00860DB6">
      <w:pPr>
        <w:rPr>
          <w:color w:val="000000"/>
          <w:sz w:val="22"/>
        </w:rPr>
      </w:pPr>
    </w:p>
    <w:p w14:paraId="5715A214" w14:textId="77777777" w:rsidR="00860DB6" w:rsidRPr="00860DB6" w:rsidRDefault="00860DB6" w:rsidP="00860DB6">
      <w:pPr>
        <w:rPr>
          <w:b/>
          <w:i/>
          <w:color w:val="000000"/>
          <w:sz w:val="22"/>
        </w:rPr>
      </w:pPr>
    </w:p>
    <w:p w14:paraId="4CE5CE98" w14:textId="20DCF0FB" w:rsidR="00860DB6" w:rsidRPr="00860DB6" w:rsidRDefault="00860DB6" w:rsidP="00860DB6">
      <w:pPr>
        <w:jc w:val="center"/>
        <w:rPr>
          <w:color w:val="000000"/>
          <w:sz w:val="22"/>
        </w:rPr>
      </w:pPr>
    </w:p>
    <w:sectPr w:rsidR="00860DB6" w:rsidRPr="00860DB6" w:rsidSect="00860D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9C036" w14:textId="77777777" w:rsidR="001A4F78" w:rsidRDefault="001A4F78" w:rsidP="00860DB6">
      <w:r>
        <w:separator/>
      </w:r>
    </w:p>
  </w:endnote>
  <w:endnote w:type="continuationSeparator" w:id="0">
    <w:p w14:paraId="0C4EA025" w14:textId="77777777" w:rsidR="001A4F78" w:rsidRDefault="001A4F78" w:rsidP="0086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4DCCB" w14:textId="77777777" w:rsidR="00860DB6" w:rsidRDefault="00860DB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86C1B" w14:textId="77777777" w:rsidR="00860DB6" w:rsidRDefault="00860DB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6A6C" w14:textId="77777777" w:rsidR="00860DB6" w:rsidRDefault="00860D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B6586" w14:textId="77777777" w:rsidR="001A4F78" w:rsidRDefault="001A4F78" w:rsidP="00860DB6">
      <w:r>
        <w:separator/>
      </w:r>
    </w:p>
  </w:footnote>
  <w:footnote w:type="continuationSeparator" w:id="0">
    <w:p w14:paraId="624FA12E" w14:textId="77777777" w:rsidR="001A4F78" w:rsidRDefault="001A4F78" w:rsidP="00860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9A4F2" w14:textId="77777777" w:rsidR="00860DB6" w:rsidRDefault="00860DB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DE04F" w14:textId="77777777" w:rsidR="00860DB6" w:rsidRDefault="00860DB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C0803" w14:textId="77777777" w:rsidR="00860DB6" w:rsidRDefault="00860D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DB6"/>
    <w:rsid w:val="001A4F78"/>
    <w:rsid w:val="00514EA1"/>
    <w:rsid w:val="00860DB6"/>
    <w:rsid w:val="00EF0598"/>
    <w:rsid w:val="00FE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E6457C"/>
  <w15:chartTrackingRefBased/>
  <w15:docId w15:val="{8A5A451D-7D5B-447B-9875-C9AF6B12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D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0DB6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860D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0DB6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AW0W1NN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AW0W1NNR</Template>
  <TotalTime>9</TotalTime>
  <Pages>1</Pages>
  <Words>33405</Words>
  <Characters>190412</Characters>
  <Application>Microsoft Office Word</Application>
  <DocSecurity>0</DocSecurity>
  <Lines>1586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223371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2025-10-16T10:12:00Z</dcterms:created>
  <dcterms:modified xsi:type="dcterms:W3CDTF">2025-10-16T10:12:00Z</dcterms:modified>
</cp:coreProperties>
</file>